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E0E" w:rsidRPr="004C2E0E" w:rsidRDefault="004C2E0E" w:rsidP="004C2E0E">
      <w:pPr>
        <w:jc w:val="right"/>
        <w:rPr>
          <w:b/>
          <w:i/>
          <w:u w:val="single"/>
        </w:rPr>
      </w:pPr>
      <w:r w:rsidRPr="004C2E0E">
        <w:rPr>
          <w:b/>
          <w:i/>
          <w:u w:val="single"/>
        </w:rPr>
        <w:t>проект</w:t>
      </w:r>
    </w:p>
    <w:tbl>
      <w:tblPr>
        <w:tblW w:w="9781" w:type="dxa"/>
        <w:tblLook w:val="01E0" w:firstRow="1" w:lastRow="1" w:firstColumn="1" w:lastColumn="1" w:noHBand="0" w:noVBand="0"/>
      </w:tblPr>
      <w:tblGrid>
        <w:gridCol w:w="467"/>
        <w:gridCol w:w="1424"/>
        <w:gridCol w:w="367"/>
        <w:gridCol w:w="1760"/>
        <w:gridCol w:w="5763"/>
      </w:tblGrid>
      <w:tr w:rsidR="00665B4E" w:rsidRPr="00F67F8F" w:rsidTr="00707A85">
        <w:trPr>
          <w:trHeight w:hRule="exact" w:val="1928"/>
        </w:trPr>
        <w:tc>
          <w:tcPr>
            <w:tcW w:w="9781" w:type="dxa"/>
            <w:gridSpan w:val="5"/>
            <w:shd w:val="clear" w:color="auto" w:fill="auto"/>
          </w:tcPr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Российская Федерация</w:t>
            </w:r>
          </w:p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Иркутская область</w:t>
            </w:r>
            <w:r w:rsidR="00E20421" w:rsidRPr="00F67F8F">
              <w:rPr>
                <w:caps/>
              </w:rPr>
              <w:br/>
            </w:r>
            <w:r w:rsidR="00E20421" w:rsidRPr="00F67F8F"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665B4E" w:rsidRPr="00F67F8F" w:rsidRDefault="00B5130D" w:rsidP="00F67F8F">
            <w:pPr>
              <w:jc w:val="center"/>
              <w:rPr>
                <w:caps/>
              </w:rPr>
            </w:pPr>
            <w:r w:rsidRPr="00F67F8F">
              <w:rPr>
                <w:caps/>
                <w:noProof/>
              </w:rPr>
              <mc:AlternateContent>
                <mc:Choice Requires="wpg">
                  <w:drawing>
                    <wp:inline distT="0" distB="0" distL="0" distR="0">
                      <wp:extent cx="535940" cy="668020"/>
                      <wp:effectExtent l="6350" t="17780" r="10160" b="9525"/>
                      <wp:docPr id="1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35940" cy="668020"/>
                                <a:chOff x="21" y="-2"/>
                                <a:chExt cx="4252" cy="5296"/>
                              </a:xfrm>
                            </wpg:grpSpPr>
                            <wps:wsp>
                              <wps:cNvPr id="16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" y="0"/>
                                  <a:ext cx="2916" cy="4697"/>
                                </a:xfrm>
                                <a:custGeom>
                                  <a:avLst/>
                                  <a:gdLst>
                                    <a:gd name="T0" fmla="*/ 2916 w 2916"/>
                                    <a:gd name="T1" fmla="*/ 0 h 4697"/>
                                    <a:gd name="T2" fmla="*/ 1043 w 2916"/>
                                    <a:gd name="T3" fmla="*/ 2134 h 4697"/>
                                    <a:gd name="T4" fmla="*/ 1639 w 2916"/>
                                    <a:gd name="T5" fmla="*/ 2133 h 4697"/>
                                    <a:gd name="T6" fmla="*/ 13 w 2916"/>
                                    <a:gd name="T7" fmla="*/ 3985 h 4697"/>
                                    <a:gd name="T8" fmla="*/ 648 w 2916"/>
                                    <a:gd name="T9" fmla="*/ 3986 h 4697"/>
                                    <a:gd name="T10" fmla="*/ 0 w 2916"/>
                                    <a:gd name="T11" fmla="*/ 4697 h 46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121414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" y="2"/>
                                  <a:ext cx="1389" cy="1440"/>
                                </a:xfrm>
                                <a:custGeom>
                                  <a:avLst/>
                                  <a:gdLst>
                                    <a:gd name="T0" fmla="*/ 0 w 1389"/>
                                    <a:gd name="T1" fmla="*/ 1440 h 1440"/>
                                    <a:gd name="T2" fmla="*/ 1389 w 1389"/>
                                    <a:gd name="T3" fmla="*/ 1440 h 1440"/>
                                    <a:gd name="T4" fmla="*/ 1389 w 1389"/>
                                    <a:gd name="T5" fmla="*/ 0 h 1440"/>
                                    <a:gd name="T6" fmla="*/ 0 w 1389"/>
                                    <a:gd name="T7" fmla="*/ 0 h 1440"/>
                                    <a:gd name="T8" fmla="*/ 0 w 1389"/>
                                    <a:gd name="T9" fmla="*/ 1440 h 1440"/>
                                    <a:gd name="T10" fmla="*/ 0 w 1389"/>
                                    <a:gd name="T11" fmla="*/ 1440 h 14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" y="0"/>
                                  <a:ext cx="3412" cy="4833"/>
                                </a:xfrm>
                                <a:custGeom>
                                  <a:avLst/>
                                  <a:gdLst>
                                    <a:gd name="T0" fmla="*/ 3020 w 3412"/>
                                    <a:gd name="T1" fmla="*/ 0 h 4833"/>
                                    <a:gd name="T2" fmla="*/ 3412 w 3412"/>
                                    <a:gd name="T3" fmla="*/ 0 h 4833"/>
                                    <a:gd name="T4" fmla="*/ 2242 w 3412"/>
                                    <a:gd name="T5" fmla="*/ 1326 h 4833"/>
                                    <a:gd name="T6" fmla="*/ 2840 w 3412"/>
                                    <a:gd name="T7" fmla="*/ 1324 h 4833"/>
                                    <a:gd name="T8" fmla="*/ 1185 w 3412"/>
                                    <a:gd name="T9" fmla="*/ 3195 h 4833"/>
                                    <a:gd name="T10" fmla="*/ 1831 w 3412"/>
                                    <a:gd name="T11" fmla="*/ 3195 h 4833"/>
                                    <a:gd name="T12" fmla="*/ 395 w 3412"/>
                                    <a:gd name="T13" fmla="*/ 4833 h 4833"/>
                                    <a:gd name="T14" fmla="*/ 0 w 3412"/>
                                    <a:gd name="T15" fmla="*/ 4833 h 4833"/>
                                    <a:gd name="T16" fmla="*/ 1223 w 3412"/>
                                    <a:gd name="T17" fmla="*/ 3448 h 4833"/>
                                    <a:gd name="T18" fmla="*/ 575 w 3412"/>
                                    <a:gd name="T19" fmla="*/ 3448 h 4833"/>
                                    <a:gd name="T20" fmla="*/ 2233 w 3412"/>
                                    <a:gd name="T21" fmla="*/ 1563 h 4833"/>
                                    <a:gd name="T22" fmla="*/ 1635 w 3412"/>
                                    <a:gd name="T23" fmla="*/ 1563 h 4833"/>
                                    <a:gd name="T24" fmla="*/ 3020 w 3412"/>
                                    <a:gd name="T25" fmla="*/ 0 h 4833"/>
                                    <a:gd name="T26" fmla="*/ 3020 w 3412"/>
                                    <a:gd name="T27" fmla="*/ 0 h 48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121414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4" y="-2"/>
                                  <a:ext cx="3366" cy="4838"/>
                                </a:xfrm>
                                <a:custGeom>
                                  <a:avLst/>
                                  <a:gdLst>
                                    <a:gd name="T0" fmla="*/ 2980 w 3366"/>
                                    <a:gd name="T1" fmla="*/ 0 h 4838"/>
                                    <a:gd name="T2" fmla="*/ 3366 w 3366"/>
                                    <a:gd name="T3" fmla="*/ 0 h 4838"/>
                                    <a:gd name="T4" fmla="*/ 1884 w 3366"/>
                                    <a:gd name="T5" fmla="*/ 1683 h 4838"/>
                                    <a:gd name="T6" fmla="*/ 2479 w 3366"/>
                                    <a:gd name="T7" fmla="*/ 1682 h 4838"/>
                                    <a:gd name="T8" fmla="*/ 821 w 3366"/>
                                    <a:gd name="T9" fmla="*/ 3560 h 4838"/>
                                    <a:gd name="T10" fmla="*/ 1472 w 3366"/>
                                    <a:gd name="T11" fmla="*/ 3559 h 4838"/>
                                    <a:gd name="T12" fmla="*/ 346 w 3366"/>
                                    <a:gd name="T13" fmla="*/ 4838 h 4838"/>
                                    <a:gd name="T14" fmla="*/ 325 w 3366"/>
                                    <a:gd name="T15" fmla="*/ 4838 h 4838"/>
                                    <a:gd name="T16" fmla="*/ 305 w 3366"/>
                                    <a:gd name="T17" fmla="*/ 4838 h 4838"/>
                                    <a:gd name="T18" fmla="*/ 288 w 3366"/>
                                    <a:gd name="T19" fmla="*/ 4838 h 4838"/>
                                    <a:gd name="T20" fmla="*/ 271 w 3366"/>
                                    <a:gd name="T21" fmla="*/ 4838 h 4838"/>
                                    <a:gd name="T22" fmla="*/ 253 w 3366"/>
                                    <a:gd name="T23" fmla="*/ 4838 h 4838"/>
                                    <a:gd name="T24" fmla="*/ 238 w 3366"/>
                                    <a:gd name="T25" fmla="*/ 4837 h 4838"/>
                                    <a:gd name="T26" fmla="*/ 223 w 3366"/>
                                    <a:gd name="T27" fmla="*/ 4837 h 4838"/>
                                    <a:gd name="T28" fmla="*/ 209 w 3366"/>
                                    <a:gd name="T29" fmla="*/ 4835 h 4838"/>
                                    <a:gd name="T30" fmla="*/ 196 w 3366"/>
                                    <a:gd name="T31" fmla="*/ 4835 h 4838"/>
                                    <a:gd name="T32" fmla="*/ 183 w 3366"/>
                                    <a:gd name="T33" fmla="*/ 4834 h 4838"/>
                                    <a:gd name="T34" fmla="*/ 171 w 3366"/>
                                    <a:gd name="T35" fmla="*/ 4833 h 4838"/>
                                    <a:gd name="T36" fmla="*/ 160 w 3366"/>
                                    <a:gd name="T37" fmla="*/ 4831 h 4838"/>
                                    <a:gd name="T38" fmla="*/ 148 w 3366"/>
                                    <a:gd name="T39" fmla="*/ 4830 h 4838"/>
                                    <a:gd name="T40" fmla="*/ 138 w 3366"/>
                                    <a:gd name="T41" fmla="*/ 4827 h 4838"/>
                                    <a:gd name="T42" fmla="*/ 128 w 3366"/>
                                    <a:gd name="T43" fmla="*/ 4825 h 4838"/>
                                    <a:gd name="T44" fmla="*/ 118 w 3366"/>
                                    <a:gd name="T45" fmla="*/ 4823 h 4838"/>
                                    <a:gd name="T46" fmla="*/ 109 w 3366"/>
                                    <a:gd name="T47" fmla="*/ 4821 h 4838"/>
                                    <a:gd name="T48" fmla="*/ 101 w 3366"/>
                                    <a:gd name="T49" fmla="*/ 4818 h 4838"/>
                                    <a:gd name="T50" fmla="*/ 92 w 3366"/>
                                    <a:gd name="T51" fmla="*/ 4815 h 4838"/>
                                    <a:gd name="T52" fmla="*/ 85 w 3366"/>
                                    <a:gd name="T53" fmla="*/ 4812 h 4838"/>
                                    <a:gd name="T54" fmla="*/ 76 w 3366"/>
                                    <a:gd name="T55" fmla="*/ 4811 h 4838"/>
                                    <a:gd name="T56" fmla="*/ 69 w 3366"/>
                                    <a:gd name="T57" fmla="*/ 4807 h 4838"/>
                                    <a:gd name="T58" fmla="*/ 62 w 3366"/>
                                    <a:gd name="T59" fmla="*/ 4804 h 4838"/>
                                    <a:gd name="T60" fmla="*/ 55 w 3366"/>
                                    <a:gd name="T61" fmla="*/ 4801 h 4838"/>
                                    <a:gd name="T62" fmla="*/ 42 w 3366"/>
                                    <a:gd name="T63" fmla="*/ 4794 h 4838"/>
                                    <a:gd name="T64" fmla="*/ 27 w 3366"/>
                                    <a:gd name="T65" fmla="*/ 4786 h 4838"/>
                                    <a:gd name="T66" fmla="*/ 14 w 3366"/>
                                    <a:gd name="T67" fmla="*/ 4779 h 4838"/>
                                    <a:gd name="T68" fmla="*/ 0 w 3366"/>
                                    <a:gd name="T69" fmla="*/ 4772 h 4838"/>
                                    <a:gd name="T70" fmla="*/ 792 w 3366"/>
                                    <a:gd name="T71" fmla="*/ 3867 h 4838"/>
                                    <a:gd name="T72" fmla="*/ 160 w 3366"/>
                                    <a:gd name="T73" fmla="*/ 3867 h 4838"/>
                                    <a:gd name="T74" fmla="*/ 1803 w 3366"/>
                                    <a:gd name="T75" fmla="*/ 2008 h 4838"/>
                                    <a:gd name="T76" fmla="*/ 1213 w 3366"/>
                                    <a:gd name="T77" fmla="*/ 2009 h 4838"/>
                                    <a:gd name="T78" fmla="*/ 2980 w 3366"/>
                                    <a:gd name="T79" fmla="*/ 0 h 4838"/>
                                    <a:gd name="T80" fmla="*/ 2980 w 3366"/>
                                    <a:gd name="T81" fmla="*/ 0 h 483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0" y="-2"/>
                                  <a:ext cx="3003" cy="4836"/>
                                </a:xfrm>
                                <a:custGeom>
                                  <a:avLst/>
                                  <a:gdLst>
                                    <a:gd name="T0" fmla="*/ 0 w 3003"/>
                                    <a:gd name="T1" fmla="*/ 4836 h 4836"/>
                                    <a:gd name="T2" fmla="*/ 1540 w 3003"/>
                                    <a:gd name="T3" fmla="*/ 3085 h 4836"/>
                                    <a:gd name="T4" fmla="*/ 893 w 3003"/>
                                    <a:gd name="T5" fmla="*/ 3085 h 4836"/>
                                    <a:gd name="T6" fmla="*/ 2551 w 3003"/>
                                    <a:gd name="T7" fmla="*/ 1203 h 4836"/>
                                    <a:gd name="T8" fmla="*/ 1956 w 3003"/>
                                    <a:gd name="T9" fmla="*/ 1203 h 4836"/>
                                    <a:gd name="T10" fmla="*/ 3003 w 3003"/>
                                    <a:gd name="T11" fmla="*/ 0 h 48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5" y="303"/>
                                  <a:ext cx="1202" cy="889"/>
                                </a:xfrm>
                                <a:custGeom>
                                  <a:avLst/>
                                  <a:gdLst>
                                    <a:gd name="T0" fmla="*/ 109 w 1202"/>
                                    <a:gd name="T1" fmla="*/ 231 h 889"/>
                                    <a:gd name="T2" fmla="*/ 109 w 1202"/>
                                    <a:gd name="T3" fmla="*/ 213 h 889"/>
                                    <a:gd name="T4" fmla="*/ 90 w 1202"/>
                                    <a:gd name="T5" fmla="*/ 203 h 889"/>
                                    <a:gd name="T6" fmla="*/ 118 w 1202"/>
                                    <a:gd name="T7" fmla="*/ 193 h 889"/>
                                    <a:gd name="T8" fmla="*/ 132 w 1202"/>
                                    <a:gd name="T9" fmla="*/ 150 h 889"/>
                                    <a:gd name="T10" fmla="*/ 193 w 1202"/>
                                    <a:gd name="T11" fmla="*/ 128 h 889"/>
                                    <a:gd name="T12" fmla="*/ 306 w 1202"/>
                                    <a:gd name="T13" fmla="*/ 101 h 889"/>
                                    <a:gd name="T14" fmla="*/ 344 w 1202"/>
                                    <a:gd name="T15" fmla="*/ 89 h 889"/>
                                    <a:gd name="T16" fmla="*/ 383 w 1202"/>
                                    <a:gd name="T17" fmla="*/ 117 h 889"/>
                                    <a:gd name="T18" fmla="*/ 400 w 1202"/>
                                    <a:gd name="T19" fmla="*/ 151 h 889"/>
                                    <a:gd name="T20" fmla="*/ 474 w 1202"/>
                                    <a:gd name="T21" fmla="*/ 298 h 889"/>
                                    <a:gd name="T22" fmla="*/ 554 w 1202"/>
                                    <a:gd name="T23" fmla="*/ 332 h 889"/>
                                    <a:gd name="T24" fmla="*/ 669 w 1202"/>
                                    <a:gd name="T25" fmla="*/ 358 h 889"/>
                                    <a:gd name="T26" fmla="*/ 867 w 1202"/>
                                    <a:gd name="T27" fmla="*/ 336 h 889"/>
                                    <a:gd name="T28" fmla="*/ 1001 w 1202"/>
                                    <a:gd name="T29" fmla="*/ 222 h 889"/>
                                    <a:gd name="T30" fmla="*/ 1055 w 1202"/>
                                    <a:gd name="T31" fmla="*/ 64 h 889"/>
                                    <a:gd name="T32" fmla="*/ 1197 w 1202"/>
                                    <a:gd name="T33" fmla="*/ 2 h 889"/>
                                    <a:gd name="T34" fmla="*/ 1171 w 1202"/>
                                    <a:gd name="T35" fmla="*/ 100 h 889"/>
                                    <a:gd name="T36" fmla="*/ 1151 w 1202"/>
                                    <a:gd name="T37" fmla="*/ 287 h 889"/>
                                    <a:gd name="T38" fmla="*/ 1079 w 1202"/>
                                    <a:gd name="T39" fmla="*/ 396 h 889"/>
                                    <a:gd name="T40" fmla="*/ 1041 w 1202"/>
                                    <a:gd name="T41" fmla="*/ 432 h 889"/>
                                    <a:gd name="T42" fmla="*/ 1070 w 1202"/>
                                    <a:gd name="T43" fmla="*/ 505 h 889"/>
                                    <a:gd name="T44" fmla="*/ 1084 w 1202"/>
                                    <a:gd name="T45" fmla="*/ 631 h 889"/>
                                    <a:gd name="T46" fmla="*/ 1171 w 1202"/>
                                    <a:gd name="T47" fmla="*/ 721 h 889"/>
                                    <a:gd name="T48" fmla="*/ 1138 w 1202"/>
                                    <a:gd name="T49" fmla="*/ 801 h 889"/>
                                    <a:gd name="T50" fmla="*/ 1092 w 1202"/>
                                    <a:gd name="T51" fmla="*/ 855 h 889"/>
                                    <a:gd name="T52" fmla="*/ 1030 w 1202"/>
                                    <a:gd name="T53" fmla="*/ 840 h 889"/>
                                    <a:gd name="T54" fmla="*/ 994 w 1202"/>
                                    <a:gd name="T55" fmla="*/ 842 h 889"/>
                                    <a:gd name="T56" fmla="*/ 949 w 1202"/>
                                    <a:gd name="T57" fmla="*/ 806 h 889"/>
                                    <a:gd name="T58" fmla="*/ 958 w 1202"/>
                                    <a:gd name="T59" fmla="*/ 777 h 889"/>
                                    <a:gd name="T60" fmla="*/ 1017 w 1202"/>
                                    <a:gd name="T61" fmla="*/ 745 h 889"/>
                                    <a:gd name="T62" fmla="*/ 1001 w 1202"/>
                                    <a:gd name="T63" fmla="*/ 712 h 889"/>
                                    <a:gd name="T64" fmla="*/ 930 w 1202"/>
                                    <a:gd name="T65" fmla="*/ 714 h 889"/>
                                    <a:gd name="T66" fmla="*/ 847 w 1202"/>
                                    <a:gd name="T67" fmla="*/ 728 h 889"/>
                                    <a:gd name="T68" fmla="*/ 871 w 1202"/>
                                    <a:gd name="T69" fmla="*/ 755 h 889"/>
                                    <a:gd name="T70" fmla="*/ 874 w 1202"/>
                                    <a:gd name="T71" fmla="*/ 810 h 889"/>
                                    <a:gd name="T72" fmla="*/ 779 w 1202"/>
                                    <a:gd name="T73" fmla="*/ 842 h 889"/>
                                    <a:gd name="T74" fmla="*/ 705 w 1202"/>
                                    <a:gd name="T75" fmla="*/ 865 h 889"/>
                                    <a:gd name="T76" fmla="*/ 671 w 1202"/>
                                    <a:gd name="T77" fmla="*/ 837 h 889"/>
                                    <a:gd name="T78" fmla="*/ 613 w 1202"/>
                                    <a:gd name="T79" fmla="*/ 836 h 889"/>
                                    <a:gd name="T80" fmla="*/ 615 w 1202"/>
                                    <a:gd name="T81" fmla="*/ 790 h 889"/>
                                    <a:gd name="T82" fmla="*/ 625 w 1202"/>
                                    <a:gd name="T83" fmla="*/ 764 h 889"/>
                                    <a:gd name="T84" fmla="*/ 684 w 1202"/>
                                    <a:gd name="T85" fmla="*/ 750 h 889"/>
                                    <a:gd name="T86" fmla="*/ 713 w 1202"/>
                                    <a:gd name="T87" fmla="*/ 701 h 889"/>
                                    <a:gd name="T88" fmla="*/ 716 w 1202"/>
                                    <a:gd name="T89" fmla="*/ 636 h 889"/>
                                    <a:gd name="T90" fmla="*/ 628 w 1202"/>
                                    <a:gd name="T91" fmla="*/ 660 h 889"/>
                                    <a:gd name="T92" fmla="*/ 443 w 1202"/>
                                    <a:gd name="T93" fmla="*/ 670 h 889"/>
                                    <a:gd name="T94" fmla="*/ 227 w 1202"/>
                                    <a:gd name="T95" fmla="*/ 679 h 889"/>
                                    <a:gd name="T96" fmla="*/ 139 w 1202"/>
                                    <a:gd name="T97" fmla="*/ 708 h 889"/>
                                    <a:gd name="T98" fmla="*/ 67 w 1202"/>
                                    <a:gd name="T99" fmla="*/ 737 h 889"/>
                                    <a:gd name="T100" fmla="*/ 51 w 1202"/>
                                    <a:gd name="T101" fmla="*/ 703 h 889"/>
                                    <a:gd name="T102" fmla="*/ 27 w 1202"/>
                                    <a:gd name="T103" fmla="*/ 688 h 889"/>
                                    <a:gd name="T104" fmla="*/ 5 w 1202"/>
                                    <a:gd name="T105" fmla="*/ 677 h 889"/>
                                    <a:gd name="T106" fmla="*/ 51 w 1202"/>
                                    <a:gd name="T107" fmla="*/ 614 h 889"/>
                                    <a:gd name="T108" fmla="*/ 242 w 1202"/>
                                    <a:gd name="T109" fmla="*/ 603 h 889"/>
                                    <a:gd name="T110" fmla="*/ 226 w 1202"/>
                                    <a:gd name="T111" fmla="*/ 567 h 889"/>
                                    <a:gd name="T112" fmla="*/ 66 w 1202"/>
                                    <a:gd name="T113" fmla="*/ 595 h 889"/>
                                    <a:gd name="T114" fmla="*/ 18 w 1202"/>
                                    <a:gd name="T115" fmla="*/ 595 h 889"/>
                                    <a:gd name="T116" fmla="*/ 2 w 1202"/>
                                    <a:gd name="T117" fmla="*/ 577 h 889"/>
                                    <a:gd name="T118" fmla="*/ 34 w 1202"/>
                                    <a:gd name="T119" fmla="*/ 509 h 889"/>
                                    <a:gd name="T120" fmla="*/ 149 w 1202"/>
                                    <a:gd name="T121" fmla="*/ 494 h 889"/>
                                    <a:gd name="T122" fmla="*/ 252 w 1202"/>
                                    <a:gd name="T123" fmla="*/ 373 h 88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2" y="449"/>
                                  <a:ext cx="22" cy="23"/>
                                </a:xfrm>
                                <a:custGeom>
                                  <a:avLst/>
                                  <a:gdLst>
                                    <a:gd name="T0" fmla="*/ 10 w 22"/>
                                    <a:gd name="T1" fmla="*/ 23 h 23"/>
                                    <a:gd name="T2" fmla="*/ 13 w 22"/>
                                    <a:gd name="T3" fmla="*/ 21 h 23"/>
                                    <a:gd name="T4" fmla="*/ 15 w 22"/>
                                    <a:gd name="T5" fmla="*/ 21 h 23"/>
                                    <a:gd name="T6" fmla="*/ 17 w 22"/>
                                    <a:gd name="T7" fmla="*/ 20 h 23"/>
                                    <a:gd name="T8" fmla="*/ 19 w 22"/>
                                    <a:gd name="T9" fmla="*/ 18 h 23"/>
                                    <a:gd name="T10" fmla="*/ 20 w 22"/>
                                    <a:gd name="T11" fmla="*/ 17 h 23"/>
                                    <a:gd name="T12" fmla="*/ 20 w 22"/>
                                    <a:gd name="T13" fmla="*/ 16 h 23"/>
                                    <a:gd name="T14" fmla="*/ 22 w 22"/>
                                    <a:gd name="T15" fmla="*/ 13 h 23"/>
                                    <a:gd name="T16" fmla="*/ 22 w 22"/>
                                    <a:gd name="T17" fmla="*/ 10 h 23"/>
                                    <a:gd name="T18" fmla="*/ 22 w 22"/>
                                    <a:gd name="T19" fmla="*/ 8 h 23"/>
                                    <a:gd name="T20" fmla="*/ 20 w 22"/>
                                    <a:gd name="T21" fmla="*/ 5 h 23"/>
                                    <a:gd name="T22" fmla="*/ 20 w 22"/>
                                    <a:gd name="T23" fmla="*/ 4 h 23"/>
                                    <a:gd name="T24" fmla="*/ 19 w 22"/>
                                    <a:gd name="T25" fmla="*/ 3 h 23"/>
                                    <a:gd name="T26" fmla="*/ 17 w 22"/>
                                    <a:gd name="T27" fmla="*/ 1 h 23"/>
                                    <a:gd name="T28" fmla="*/ 15 w 22"/>
                                    <a:gd name="T29" fmla="*/ 0 h 23"/>
                                    <a:gd name="T30" fmla="*/ 13 w 22"/>
                                    <a:gd name="T31" fmla="*/ 0 h 23"/>
                                    <a:gd name="T32" fmla="*/ 10 w 22"/>
                                    <a:gd name="T33" fmla="*/ 0 h 23"/>
                                    <a:gd name="T34" fmla="*/ 9 w 22"/>
                                    <a:gd name="T35" fmla="*/ 0 h 23"/>
                                    <a:gd name="T36" fmla="*/ 6 w 22"/>
                                    <a:gd name="T37" fmla="*/ 0 h 23"/>
                                    <a:gd name="T38" fmla="*/ 4 w 22"/>
                                    <a:gd name="T39" fmla="*/ 1 h 23"/>
                                    <a:gd name="T40" fmla="*/ 3 w 22"/>
                                    <a:gd name="T41" fmla="*/ 3 h 23"/>
                                    <a:gd name="T42" fmla="*/ 2 w 22"/>
                                    <a:gd name="T43" fmla="*/ 4 h 23"/>
                                    <a:gd name="T44" fmla="*/ 0 w 22"/>
                                    <a:gd name="T45" fmla="*/ 5 h 23"/>
                                    <a:gd name="T46" fmla="*/ 0 w 22"/>
                                    <a:gd name="T47" fmla="*/ 8 h 23"/>
                                    <a:gd name="T48" fmla="*/ 0 w 22"/>
                                    <a:gd name="T49" fmla="*/ 10 h 23"/>
                                    <a:gd name="T50" fmla="*/ 0 w 22"/>
                                    <a:gd name="T51" fmla="*/ 13 h 23"/>
                                    <a:gd name="T52" fmla="*/ 0 w 22"/>
                                    <a:gd name="T53" fmla="*/ 16 h 23"/>
                                    <a:gd name="T54" fmla="*/ 2 w 22"/>
                                    <a:gd name="T55" fmla="*/ 17 h 23"/>
                                    <a:gd name="T56" fmla="*/ 3 w 22"/>
                                    <a:gd name="T57" fmla="*/ 18 h 23"/>
                                    <a:gd name="T58" fmla="*/ 4 w 22"/>
                                    <a:gd name="T59" fmla="*/ 20 h 23"/>
                                    <a:gd name="T60" fmla="*/ 6 w 22"/>
                                    <a:gd name="T61" fmla="*/ 21 h 23"/>
                                    <a:gd name="T62" fmla="*/ 9 w 22"/>
                                    <a:gd name="T63" fmla="*/ 21 h 23"/>
                                    <a:gd name="T64" fmla="*/ 10 w 22"/>
                                    <a:gd name="T65" fmla="*/ 23 h 23"/>
                                    <a:gd name="T66" fmla="*/ 10 w 22"/>
                                    <a:gd name="T67" fmla="*/ 23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6" y="443"/>
                                  <a:ext cx="41" cy="32"/>
                                </a:xfrm>
                                <a:custGeom>
                                  <a:avLst/>
                                  <a:gdLst>
                                    <a:gd name="T0" fmla="*/ 0 w 41"/>
                                    <a:gd name="T1" fmla="*/ 29 h 32"/>
                                    <a:gd name="T2" fmla="*/ 6 w 41"/>
                                    <a:gd name="T3" fmla="*/ 30 h 32"/>
                                    <a:gd name="T4" fmla="*/ 10 w 41"/>
                                    <a:gd name="T5" fmla="*/ 30 h 32"/>
                                    <a:gd name="T6" fmla="*/ 16 w 41"/>
                                    <a:gd name="T7" fmla="*/ 32 h 32"/>
                                    <a:gd name="T8" fmla="*/ 21 w 41"/>
                                    <a:gd name="T9" fmla="*/ 32 h 32"/>
                                    <a:gd name="T10" fmla="*/ 25 w 41"/>
                                    <a:gd name="T11" fmla="*/ 32 h 32"/>
                                    <a:gd name="T12" fmla="*/ 31 w 41"/>
                                    <a:gd name="T13" fmla="*/ 32 h 32"/>
                                    <a:gd name="T14" fmla="*/ 36 w 41"/>
                                    <a:gd name="T15" fmla="*/ 30 h 32"/>
                                    <a:gd name="T16" fmla="*/ 41 w 41"/>
                                    <a:gd name="T17" fmla="*/ 30 h 32"/>
                                    <a:gd name="T18" fmla="*/ 39 w 41"/>
                                    <a:gd name="T19" fmla="*/ 29 h 32"/>
                                    <a:gd name="T20" fmla="*/ 38 w 41"/>
                                    <a:gd name="T21" fmla="*/ 27 h 32"/>
                                    <a:gd name="T22" fmla="*/ 38 w 41"/>
                                    <a:gd name="T23" fmla="*/ 26 h 32"/>
                                    <a:gd name="T24" fmla="*/ 36 w 41"/>
                                    <a:gd name="T25" fmla="*/ 23 h 32"/>
                                    <a:gd name="T26" fmla="*/ 35 w 41"/>
                                    <a:gd name="T27" fmla="*/ 19 h 32"/>
                                    <a:gd name="T28" fmla="*/ 33 w 41"/>
                                    <a:gd name="T29" fmla="*/ 16 h 32"/>
                                    <a:gd name="T30" fmla="*/ 32 w 41"/>
                                    <a:gd name="T31" fmla="*/ 13 h 32"/>
                                    <a:gd name="T32" fmla="*/ 31 w 41"/>
                                    <a:gd name="T33" fmla="*/ 11 h 32"/>
                                    <a:gd name="T34" fmla="*/ 29 w 41"/>
                                    <a:gd name="T35" fmla="*/ 9 h 32"/>
                                    <a:gd name="T36" fmla="*/ 28 w 41"/>
                                    <a:gd name="T37" fmla="*/ 7 h 32"/>
                                    <a:gd name="T38" fmla="*/ 26 w 41"/>
                                    <a:gd name="T39" fmla="*/ 6 h 32"/>
                                    <a:gd name="T40" fmla="*/ 25 w 41"/>
                                    <a:gd name="T41" fmla="*/ 3 h 32"/>
                                    <a:gd name="T42" fmla="*/ 22 w 41"/>
                                    <a:gd name="T43" fmla="*/ 1 h 32"/>
                                    <a:gd name="T44" fmla="*/ 19 w 41"/>
                                    <a:gd name="T45" fmla="*/ 0 h 32"/>
                                    <a:gd name="T46" fmla="*/ 18 w 41"/>
                                    <a:gd name="T47" fmla="*/ 0 h 32"/>
                                    <a:gd name="T48" fmla="*/ 16 w 41"/>
                                    <a:gd name="T49" fmla="*/ 0 h 32"/>
                                    <a:gd name="T50" fmla="*/ 16 w 41"/>
                                    <a:gd name="T51" fmla="*/ 0 h 32"/>
                                    <a:gd name="T52" fmla="*/ 15 w 41"/>
                                    <a:gd name="T53" fmla="*/ 0 h 32"/>
                                    <a:gd name="T54" fmla="*/ 13 w 41"/>
                                    <a:gd name="T55" fmla="*/ 0 h 32"/>
                                    <a:gd name="T56" fmla="*/ 12 w 41"/>
                                    <a:gd name="T57" fmla="*/ 1 h 32"/>
                                    <a:gd name="T58" fmla="*/ 10 w 41"/>
                                    <a:gd name="T59" fmla="*/ 1 h 32"/>
                                    <a:gd name="T60" fmla="*/ 10 w 41"/>
                                    <a:gd name="T61" fmla="*/ 1 h 32"/>
                                    <a:gd name="T62" fmla="*/ 9 w 41"/>
                                    <a:gd name="T63" fmla="*/ 3 h 32"/>
                                    <a:gd name="T64" fmla="*/ 8 w 41"/>
                                    <a:gd name="T65" fmla="*/ 6 h 32"/>
                                    <a:gd name="T66" fmla="*/ 6 w 41"/>
                                    <a:gd name="T67" fmla="*/ 7 h 32"/>
                                    <a:gd name="T68" fmla="*/ 6 w 41"/>
                                    <a:gd name="T69" fmla="*/ 10 h 32"/>
                                    <a:gd name="T70" fmla="*/ 5 w 41"/>
                                    <a:gd name="T71" fmla="*/ 16 h 32"/>
                                    <a:gd name="T72" fmla="*/ 3 w 41"/>
                                    <a:gd name="T73" fmla="*/ 22 h 32"/>
                                    <a:gd name="T74" fmla="*/ 3 w 41"/>
                                    <a:gd name="T75" fmla="*/ 23 h 32"/>
                                    <a:gd name="T76" fmla="*/ 2 w 41"/>
                                    <a:gd name="T77" fmla="*/ 26 h 32"/>
                                    <a:gd name="T78" fmla="*/ 0 w 41"/>
                                    <a:gd name="T79" fmla="*/ 27 h 32"/>
                                    <a:gd name="T80" fmla="*/ 0 w 41"/>
                                    <a:gd name="T81" fmla="*/ 29 h 3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" y="490"/>
                                  <a:ext cx="87" cy="68"/>
                                </a:xfrm>
                                <a:custGeom>
                                  <a:avLst/>
                                  <a:gdLst>
                                    <a:gd name="T0" fmla="*/ 9 w 87"/>
                                    <a:gd name="T1" fmla="*/ 9 h 68"/>
                                    <a:gd name="T2" fmla="*/ 15 w 87"/>
                                    <a:gd name="T3" fmla="*/ 8 h 68"/>
                                    <a:gd name="T4" fmla="*/ 23 w 87"/>
                                    <a:gd name="T5" fmla="*/ 6 h 68"/>
                                    <a:gd name="T6" fmla="*/ 38 w 87"/>
                                    <a:gd name="T7" fmla="*/ 6 h 68"/>
                                    <a:gd name="T8" fmla="*/ 51 w 87"/>
                                    <a:gd name="T9" fmla="*/ 3 h 68"/>
                                    <a:gd name="T10" fmla="*/ 62 w 87"/>
                                    <a:gd name="T11" fmla="*/ 2 h 68"/>
                                    <a:gd name="T12" fmla="*/ 64 w 87"/>
                                    <a:gd name="T13" fmla="*/ 2 h 68"/>
                                    <a:gd name="T14" fmla="*/ 55 w 87"/>
                                    <a:gd name="T15" fmla="*/ 5 h 68"/>
                                    <a:gd name="T16" fmla="*/ 43 w 87"/>
                                    <a:gd name="T17" fmla="*/ 9 h 68"/>
                                    <a:gd name="T18" fmla="*/ 36 w 87"/>
                                    <a:gd name="T19" fmla="*/ 11 h 68"/>
                                    <a:gd name="T20" fmla="*/ 33 w 87"/>
                                    <a:gd name="T21" fmla="*/ 13 h 68"/>
                                    <a:gd name="T22" fmla="*/ 33 w 87"/>
                                    <a:gd name="T23" fmla="*/ 15 h 68"/>
                                    <a:gd name="T24" fmla="*/ 38 w 87"/>
                                    <a:gd name="T25" fmla="*/ 16 h 68"/>
                                    <a:gd name="T26" fmla="*/ 48 w 87"/>
                                    <a:gd name="T27" fmla="*/ 18 h 68"/>
                                    <a:gd name="T28" fmla="*/ 62 w 87"/>
                                    <a:gd name="T29" fmla="*/ 19 h 68"/>
                                    <a:gd name="T30" fmla="*/ 79 w 87"/>
                                    <a:gd name="T31" fmla="*/ 21 h 68"/>
                                    <a:gd name="T32" fmla="*/ 81 w 87"/>
                                    <a:gd name="T33" fmla="*/ 21 h 68"/>
                                    <a:gd name="T34" fmla="*/ 66 w 87"/>
                                    <a:gd name="T35" fmla="*/ 24 h 68"/>
                                    <a:gd name="T36" fmla="*/ 52 w 87"/>
                                    <a:gd name="T37" fmla="*/ 25 h 68"/>
                                    <a:gd name="T38" fmla="*/ 39 w 87"/>
                                    <a:gd name="T39" fmla="*/ 28 h 68"/>
                                    <a:gd name="T40" fmla="*/ 39 w 87"/>
                                    <a:gd name="T41" fmla="*/ 32 h 68"/>
                                    <a:gd name="T42" fmla="*/ 52 w 87"/>
                                    <a:gd name="T43" fmla="*/ 35 h 68"/>
                                    <a:gd name="T44" fmla="*/ 65 w 87"/>
                                    <a:gd name="T45" fmla="*/ 39 h 68"/>
                                    <a:gd name="T46" fmla="*/ 78 w 87"/>
                                    <a:gd name="T47" fmla="*/ 42 h 68"/>
                                    <a:gd name="T48" fmla="*/ 78 w 87"/>
                                    <a:gd name="T49" fmla="*/ 44 h 68"/>
                                    <a:gd name="T50" fmla="*/ 66 w 87"/>
                                    <a:gd name="T51" fmla="*/ 42 h 68"/>
                                    <a:gd name="T52" fmla="*/ 54 w 87"/>
                                    <a:gd name="T53" fmla="*/ 41 h 68"/>
                                    <a:gd name="T54" fmla="*/ 42 w 87"/>
                                    <a:gd name="T55" fmla="*/ 41 h 68"/>
                                    <a:gd name="T56" fmla="*/ 39 w 87"/>
                                    <a:gd name="T57" fmla="*/ 45 h 68"/>
                                    <a:gd name="T58" fmla="*/ 46 w 87"/>
                                    <a:gd name="T59" fmla="*/ 52 h 68"/>
                                    <a:gd name="T60" fmla="*/ 58 w 87"/>
                                    <a:gd name="T61" fmla="*/ 62 h 68"/>
                                    <a:gd name="T62" fmla="*/ 61 w 87"/>
                                    <a:gd name="T63" fmla="*/ 67 h 68"/>
                                    <a:gd name="T64" fmla="*/ 52 w 87"/>
                                    <a:gd name="T65" fmla="*/ 62 h 68"/>
                                    <a:gd name="T66" fmla="*/ 38 w 87"/>
                                    <a:gd name="T67" fmla="*/ 55 h 68"/>
                                    <a:gd name="T68" fmla="*/ 19 w 87"/>
                                    <a:gd name="T69" fmla="*/ 48 h 68"/>
                                    <a:gd name="T70" fmla="*/ 9 w 87"/>
                                    <a:gd name="T71" fmla="*/ 42 h 68"/>
                                    <a:gd name="T72" fmla="*/ 5 w 87"/>
                                    <a:gd name="T73" fmla="*/ 38 h 68"/>
                                    <a:gd name="T74" fmla="*/ 2 w 87"/>
                                    <a:gd name="T75" fmla="*/ 37 h 68"/>
                                    <a:gd name="T76" fmla="*/ 0 w 87"/>
                                    <a:gd name="T77" fmla="*/ 34 h 68"/>
                                    <a:gd name="T78" fmla="*/ 0 w 87"/>
                                    <a:gd name="T79" fmla="*/ 29 h 68"/>
                                    <a:gd name="T80" fmla="*/ 0 w 87"/>
                                    <a:gd name="T81" fmla="*/ 25 h 68"/>
                                    <a:gd name="T82" fmla="*/ 0 w 87"/>
                                    <a:gd name="T83" fmla="*/ 21 h 68"/>
                                    <a:gd name="T84" fmla="*/ 0 w 87"/>
                                    <a:gd name="T85" fmla="*/ 16 h 68"/>
                                    <a:gd name="T86" fmla="*/ 2 w 87"/>
                                    <a:gd name="T87" fmla="*/ 13 h 68"/>
                                    <a:gd name="T88" fmla="*/ 5 w 87"/>
                                    <a:gd name="T89" fmla="*/ 11 h 68"/>
                                    <a:gd name="T90" fmla="*/ 5 w 87"/>
                                    <a:gd name="T91" fmla="*/ 9 h 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</a:cxnLst>
                                  <a:rect l="0" t="0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25" y="685"/>
                                  <a:ext cx="68" cy="92"/>
                                </a:xfrm>
                                <a:custGeom>
                                  <a:avLst/>
                                  <a:gdLst>
                                    <a:gd name="T0" fmla="*/ 32 w 68"/>
                                    <a:gd name="T1" fmla="*/ 79 h 92"/>
                                    <a:gd name="T2" fmla="*/ 32 w 68"/>
                                    <a:gd name="T3" fmla="*/ 84 h 92"/>
                                    <a:gd name="T4" fmla="*/ 26 w 68"/>
                                    <a:gd name="T5" fmla="*/ 87 h 92"/>
                                    <a:gd name="T6" fmla="*/ 14 w 68"/>
                                    <a:gd name="T7" fmla="*/ 91 h 92"/>
                                    <a:gd name="T8" fmla="*/ 6 w 68"/>
                                    <a:gd name="T9" fmla="*/ 92 h 92"/>
                                    <a:gd name="T10" fmla="*/ 4 w 68"/>
                                    <a:gd name="T11" fmla="*/ 89 h 92"/>
                                    <a:gd name="T12" fmla="*/ 4 w 68"/>
                                    <a:gd name="T13" fmla="*/ 87 h 92"/>
                                    <a:gd name="T14" fmla="*/ 13 w 68"/>
                                    <a:gd name="T15" fmla="*/ 82 h 92"/>
                                    <a:gd name="T16" fmla="*/ 26 w 68"/>
                                    <a:gd name="T17" fmla="*/ 79 h 92"/>
                                    <a:gd name="T18" fmla="*/ 32 w 68"/>
                                    <a:gd name="T19" fmla="*/ 78 h 92"/>
                                    <a:gd name="T20" fmla="*/ 6 w 68"/>
                                    <a:gd name="T21" fmla="*/ 63 h 92"/>
                                    <a:gd name="T22" fmla="*/ 19 w 68"/>
                                    <a:gd name="T23" fmla="*/ 59 h 92"/>
                                    <a:gd name="T24" fmla="*/ 37 w 68"/>
                                    <a:gd name="T25" fmla="*/ 53 h 92"/>
                                    <a:gd name="T26" fmla="*/ 45 w 68"/>
                                    <a:gd name="T27" fmla="*/ 53 h 92"/>
                                    <a:gd name="T28" fmla="*/ 48 w 68"/>
                                    <a:gd name="T29" fmla="*/ 55 h 92"/>
                                    <a:gd name="T30" fmla="*/ 48 w 68"/>
                                    <a:gd name="T31" fmla="*/ 58 h 92"/>
                                    <a:gd name="T32" fmla="*/ 40 w 68"/>
                                    <a:gd name="T33" fmla="*/ 62 h 92"/>
                                    <a:gd name="T34" fmla="*/ 19 w 68"/>
                                    <a:gd name="T35" fmla="*/ 69 h 92"/>
                                    <a:gd name="T36" fmla="*/ 7 w 68"/>
                                    <a:gd name="T37" fmla="*/ 72 h 92"/>
                                    <a:gd name="T38" fmla="*/ 3 w 68"/>
                                    <a:gd name="T39" fmla="*/ 71 h 92"/>
                                    <a:gd name="T40" fmla="*/ 0 w 68"/>
                                    <a:gd name="T41" fmla="*/ 69 h 92"/>
                                    <a:gd name="T42" fmla="*/ 1 w 68"/>
                                    <a:gd name="T43" fmla="*/ 66 h 92"/>
                                    <a:gd name="T44" fmla="*/ 6 w 68"/>
                                    <a:gd name="T45" fmla="*/ 42 h 92"/>
                                    <a:gd name="T46" fmla="*/ 23 w 68"/>
                                    <a:gd name="T47" fmla="*/ 36 h 92"/>
                                    <a:gd name="T48" fmla="*/ 50 w 68"/>
                                    <a:gd name="T49" fmla="*/ 27 h 92"/>
                                    <a:gd name="T50" fmla="*/ 58 w 68"/>
                                    <a:gd name="T51" fmla="*/ 26 h 92"/>
                                    <a:gd name="T52" fmla="*/ 60 w 68"/>
                                    <a:gd name="T53" fmla="*/ 27 h 92"/>
                                    <a:gd name="T54" fmla="*/ 60 w 68"/>
                                    <a:gd name="T55" fmla="*/ 32 h 92"/>
                                    <a:gd name="T56" fmla="*/ 50 w 68"/>
                                    <a:gd name="T57" fmla="*/ 38 h 92"/>
                                    <a:gd name="T58" fmla="*/ 22 w 68"/>
                                    <a:gd name="T59" fmla="*/ 46 h 92"/>
                                    <a:gd name="T60" fmla="*/ 7 w 68"/>
                                    <a:gd name="T61" fmla="*/ 50 h 92"/>
                                    <a:gd name="T62" fmla="*/ 4 w 68"/>
                                    <a:gd name="T63" fmla="*/ 49 h 92"/>
                                    <a:gd name="T64" fmla="*/ 4 w 68"/>
                                    <a:gd name="T65" fmla="*/ 46 h 92"/>
                                    <a:gd name="T66" fmla="*/ 4 w 68"/>
                                    <a:gd name="T67" fmla="*/ 43 h 92"/>
                                    <a:gd name="T68" fmla="*/ 9 w 68"/>
                                    <a:gd name="T69" fmla="*/ 26 h 92"/>
                                    <a:gd name="T70" fmla="*/ 26 w 68"/>
                                    <a:gd name="T71" fmla="*/ 20 h 92"/>
                                    <a:gd name="T72" fmla="*/ 55 w 68"/>
                                    <a:gd name="T73" fmla="*/ 14 h 92"/>
                                    <a:gd name="T74" fmla="*/ 63 w 68"/>
                                    <a:gd name="T75" fmla="*/ 13 h 92"/>
                                    <a:gd name="T76" fmla="*/ 62 w 68"/>
                                    <a:gd name="T77" fmla="*/ 16 h 92"/>
                                    <a:gd name="T78" fmla="*/ 48 w 68"/>
                                    <a:gd name="T79" fmla="*/ 22 h 92"/>
                                    <a:gd name="T80" fmla="*/ 17 w 68"/>
                                    <a:gd name="T81" fmla="*/ 33 h 92"/>
                                    <a:gd name="T82" fmla="*/ 9 w 68"/>
                                    <a:gd name="T83" fmla="*/ 36 h 92"/>
                                    <a:gd name="T84" fmla="*/ 7 w 68"/>
                                    <a:gd name="T85" fmla="*/ 36 h 92"/>
                                    <a:gd name="T86" fmla="*/ 6 w 68"/>
                                    <a:gd name="T87" fmla="*/ 33 h 92"/>
                                    <a:gd name="T88" fmla="*/ 6 w 68"/>
                                    <a:gd name="T89" fmla="*/ 27 h 92"/>
                                    <a:gd name="T90" fmla="*/ 9 w 68"/>
                                    <a:gd name="T91" fmla="*/ 26 h 92"/>
                                    <a:gd name="T92" fmla="*/ 56 w 68"/>
                                    <a:gd name="T93" fmla="*/ 1 h 92"/>
                                    <a:gd name="T94" fmla="*/ 26 w 68"/>
                                    <a:gd name="T95" fmla="*/ 7 h 92"/>
                                    <a:gd name="T96" fmla="*/ 9 w 68"/>
                                    <a:gd name="T97" fmla="*/ 12 h 92"/>
                                    <a:gd name="T98" fmla="*/ 7 w 68"/>
                                    <a:gd name="T99" fmla="*/ 14 h 92"/>
                                    <a:gd name="T100" fmla="*/ 7 w 68"/>
                                    <a:gd name="T101" fmla="*/ 17 h 92"/>
                                    <a:gd name="T102" fmla="*/ 11 w 68"/>
                                    <a:gd name="T103" fmla="*/ 17 h 92"/>
                                    <a:gd name="T104" fmla="*/ 37 w 68"/>
                                    <a:gd name="T105" fmla="*/ 13 h 92"/>
                                    <a:gd name="T106" fmla="*/ 63 w 68"/>
                                    <a:gd name="T107" fmla="*/ 7 h 92"/>
                                    <a:gd name="T108" fmla="*/ 68 w 68"/>
                                    <a:gd name="T109" fmla="*/ 4 h 92"/>
                                    <a:gd name="T110" fmla="*/ 68 w 68"/>
                                    <a:gd name="T111" fmla="*/ 1 h 92"/>
                                    <a:gd name="T112" fmla="*/ 66 w 68"/>
                                    <a:gd name="T113" fmla="*/ 0 h 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3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86" y="767"/>
                                  <a:ext cx="59" cy="100"/>
                                </a:xfrm>
                                <a:custGeom>
                                  <a:avLst/>
                                  <a:gdLst>
                                    <a:gd name="T0" fmla="*/ 6 w 59"/>
                                    <a:gd name="T1" fmla="*/ 49 h 100"/>
                                    <a:gd name="T2" fmla="*/ 14 w 59"/>
                                    <a:gd name="T3" fmla="*/ 58 h 100"/>
                                    <a:gd name="T4" fmla="*/ 32 w 59"/>
                                    <a:gd name="T5" fmla="*/ 78 h 100"/>
                                    <a:gd name="T6" fmla="*/ 42 w 59"/>
                                    <a:gd name="T7" fmla="*/ 94 h 100"/>
                                    <a:gd name="T8" fmla="*/ 45 w 59"/>
                                    <a:gd name="T9" fmla="*/ 100 h 100"/>
                                    <a:gd name="T10" fmla="*/ 43 w 59"/>
                                    <a:gd name="T11" fmla="*/ 100 h 100"/>
                                    <a:gd name="T12" fmla="*/ 39 w 59"/>
                                    <a:gd name="T13" fmla="*/ 98 h 100"/>
                                    <a:gd name="T14" fmla="*/ 29 w 59"/>
                                    <a:gd name="T15" fmla="*/ 90 h 100"/>
                                    <a:gd name="T16" fmla="*/ 16 w 59"/>
                                    <a:gd name="T17" fmla="*/ 72 h 100"/>
                                    <a:gd name="T18" fmla="*/ 9 w 59"/>
                                    <a:gd name="T19" fmla="*/ 61 h 100"/>
                                    <a:gd name="T20" fmla="*/ 3 w 59"/>
                                    <a:gd name="T21" fmla="*/ 52 h 100"/>
                                    <a:gd name="T22" fmla="*/ 1 w 59"/>
                                    <a:gd name="T23" fmla="*/ 48 h 100"/>
                                    <a:gd name="T24" fmla="*/ 3 w 59"/>
                                    <a:gd name="T25" fmla="*/ 48 h 100"/>
                                    <a:gd name="T26" fmla="*/ 7 w 59"/>
                                    <a:gd name="T27" fmla="*/ 33 h 100"/>
                                    <a:gd name="T28" fmla="*/ 11 w 59"/>
                                    <a:gd name="T29" fmla="*/ 38 h 100"/>
                                    <a:gd name="T30" fmla="*/ 29 w 59"/>
                                    <a:gd name="T31" fmla="*/ 56 h 100"/>
                                    <a:gd name="T32" fmla="*/ 46 w 59"/>
                                    <a:gd name="T33" fmla="*/ 77 h 100"/>
                                    <a:gd name="T34" fmla="*/ 52 w 59"/>
                                    <a:gd name="T35" fmla="*/ 85 h 100"/>
                                    <a:gd name="T36" fmla="*/ 52 w 59"/>
                                    <a:gd name="T37" fmla="*/ 87 h 100"/>
                                    <a:gd name="T38" fmla="*/ 50 w 59"/>
                                    <a:gd name="T39" fmla="*/ 88 h 100"/>
                                    <a:gd name="T40" fmla="*/ 47 w 59"/>
                                    <a:gd name="T41" fmla="*/ 87 h 100"/>
                                    <a:gd name="T42" fmla="*/ 33 w 59"/>
                                    <a:gd name="T43" fmla="*/ 74 h 100"/>
                                    <a:gd name="T44" fmla="*/ 9 w 59"/>
                                    <a:gd name="T45" fmla="*/ 46 h 100"/>
                                    <a:gd name="T46" fmla="*/ 1 w 59"/>
                                    <a:gd name="T47" fmla="*/ 38 h 100"/>
                                    <a:gd name="T48" fmla="*/ 0 w 59"/>
                                    <a:gd name="T49" fmla="*/ 35 h 100"/>
                                    <a:gd name="T50" fmla="*/ 1 w 59"/>
                                    <a:gd name="T51" fmla="*/ 33 h 100"/>
                                    <a:gd name="T52" fmla="*/ 6 w 59"/>
                                    <a:gd name="T53" fmla="*/ 32 h 100"/>
                                    <a:gd name="T54" fmla="*/ 14 w 59"/>
                                    <a:gd name="T55" fmla="*/ 16 h 100"/>
                                    <a:gd name="T56" fmla="*/ 11 w 59"/>
                                    <a:gd name="T57" fmla="*/ 17 h 100"/>
                                    <a:gd name="T58" fmla="*/ 11 w 59"/>
                                    <a:gd name="T59" fmla="*/ 22 h 100"/>
                                    <a:gd name="T60" fmla="*/ 17 w 59"/>
                                    <a:gd name="T61" fmla="*/ 30 h 100"/>
                                    <a:gd name="T62" fmla="*/ 40 w 59"/>
                                    <a:gd name="T63" fmla="*/ 54 h 100"/>
                                    <a:gd name="T64" fmla="*/ 52 w 59"/>
                                    <a:gd name="T65" fmla="*/ 65 h 100"/>
                                    <a:gd name="T66" fmla="*/ 55 w 59"/>
                                    <a:gd name="T67" fmla="*/ 66 h 100"/>
                                    <a:gd name="T68" fmla="*/ 56 w 59"/>
                                    <a:gd name="T69" fmla="*/ 64 h 100"/>
                                    <a:gd name="T70" fmla="*/ 56 w 59"/>
                                    <a:gd name="T71" fmla="*/ 59 h 100"/>
                                    <a:gd name="T72" fmla="*/ 52 w 59"/>
                                    <a:gd name="T73" fmla="*/ 52 h 100"/>
                                    <a:gd name="T74" fmla="*/ 42 w 59"/>
                                    <a:gd name="T75" fmla="*/ 41 h 100"/>
                                    <a:gd name="T76" fmla="*/ 23 w 59"/>
                                    <a:gd name="T77" fmla="*/ 22 h 100"/>
                                    <a:gd name="T78" fmla="*/ 17 w 59"/>
                                    <a:gd name="T79" fmla="*/ 16 h 100"/>
                                    <a:gd name="T80" fmla="*/ 26 w 59"/>
                                    <a:gd name="T81" fmla="*/ 0 h 100"/>
                                    <a:gd name="T82" fmla="*/ 24 w 59"/>
                                    <a:gd name="T83" fmla="*/ 2 h 100"/>
                                    <a:gd name="T84" fmla="*/ 24 w 59"/>
                                    <a:gd name="T85" fmla="*/ 3 h 100"/>
                                    <a:gd name="T86" fmla="*/ 27 w 59"/>
                                    <a:gd name="T87" fmla="*/ 7 h 100"/>
                                    <a:gd name="T88" fmla="*/ 29 w 59"/>
                                    <a:gd name="T89" fmla="*/ 12 h 100"/>
                                    <a:gd name="T90" fmla="*/ 36 w 59"/>
                                    <a:gd name="T91" fmla="*/ 22 h 100"/>
                                    <a:gd name="T92" fmla="*/ 50 w 59"/>
                                    <a:gd name="T93" fmla="*/ 38 h 100"/>
                                    <a:gd name="T94" fmla="*/ 56 w 59"/>
                                    <a:gd name="T95" fmla="*/ 42 h 100"/>
                                    <a:gd name="T96" fmla="*/ 59 w 59"/>
                                    <a:gd name="T97" fmla="*/ 43 h 100"/>
                                    <a:gd name="T98" fmla="*/ 59 w 59"/>
                                    <a:gd name="T99" fmla="*/ 42 h 100"/>
                                    <a:gd name="T100" fmla="*/ 58 w 59"/>
                                    <a:gd name="T101" fmla="*/ 35 h 100"/>
                                    <a:gd name="T102" fmla="*/ 55 w 59"/>
                                    <a:gd name="T103" fmla="*/ 30 h 100"/>
                                    <a:gd name="T104" fmla="*/ 43 w 59"/>
                                    <a:gd name="T105" fmla="*/ 15 h 100"/>
                                    <a:gd name="T106" fmla="*/ 32 w 59"/>
                                    <a:gd name="T107" fmla="*/ 3 h 100"/>
                                    <a:gd name="T108" fmla="*/ 27 w 59"/>
                                    <a:gd name="T109" fmla="*/ 0 h 100"/>
                                    <a:gd name="T110" fmla="*/ 26 w 59"/>
                                    <a:gd name="T111" fmla="*/ 0 h 1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3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3" y="351"/>
                                  <a:ext cx="79" cy="199"/>
                                </a:xfrm>
                                <a:custGeom>
                                  <a:avLst/>
                                  <a:gdLst>
                                    <a:gd name="T0" fmla="*/ 0 w 79"/>
                                    <a:gd name="T1" fmla="*/ 155 h 199"/>
                                    <a:gd name="T2" fmla="*/ 17 w 79"/>
                                    <a:gd name="T3" fmla="*/ 187 h 199"/>
                                    <a:gd name="T4" fmla="*/ 29 w 79"/>
                                    <a:gd name="T5" fmla="*/ 199 h 199"/>
                                    <a:gd name="T6" fmla="*/ 26 w 79"/>
                                    <a:gd name="T7" fmla="*/ 188 h 199"/>
                                    <a:gd name="T8" fmla="*/ 6 w 79"/>
                                    <a:gd name="T9" fmla="*/ 155 h 199"/>
                                    <a:gd name="T10" fmla="*/ 7 w 79"/>
                                    <a:gd name="T11" fmla="*/ 134 h 199"/>
                                    <a:gd name="T12" fmla="*/ 27 w 79"/>
                                    <a:gd name="T13" fmla="*/ 167 h 199"/>
                                    <a:gd name="T14" fmla="*/ 42 w 79"/>
                                    <a:gd name="T15" fmla="*/ 190 h 199"/>
                                    <a:gd name="T16" fmla="*/ 38 w 79"/>
                                    <a:gd name="T17" fmla="*/ 188 h 199"/>
                                    <a:gd name="T18" fmla="*/ 6 w 79"/>
                                    <a:gd name="T19" fmla="*/ 144 h 199"/>
                                    <a:gd name="T20" fmla="*/ 3 w 79"/>
                                    <a:gd name="T21" fmla="*/ 135 h 199"/>
                                    <a:gd name="T22" fmla="*/ 12 w 79"/>
                                    <a:gd name="T23" fmla="*/ 115 h 199"/>
                                    <a:gd name="T24" fmla="*/ 16 w 79"/>
                                    <a:gd name="T25" fmla="*/ 129 h 199"/>
                                    <a:gd name="T26" fmla="*/ 43 w 79"/>
                                    <a:gd name="T27" fmla="*/ 168 h 199"/>
                                    <a:gd name="T28" fmla="*/ 46 w 79"/>
                                    <a:gd name="T29" fmla="*/ 165 h 199"/>
                                    <a:gd name="T30" fmla="*/ 25 w 79"/>
                                    <a:gd name="T31" fmla="*/ 128 h 199"/>
                                    <a:gd name="T32" fmla="*/ 19 w 79"/>
                                    <a:gd name="T33" fmla="*/ 101 h 199"/>
                                    <a:gd name="T34" fmla="*/ 20 w 79"/>
                                    <a:gd name="T35" fmla="*/ 106 h 199"/>
                                    <a:gd name="T36" fmla="*/ 27 w 79"/>
                                    <a:gd name="T37" fmla="*/ 119 h 199"/>
                                    <a:gd name="T38" fmla="*/ 49 w 79"/>
                                    <a:gd name="T39" fmla="*/ 148 h 199"/>
                                    <a:gd name="T40" fmla="*/ 52 w 79"/>
                                    <a:gd name="T41" fmla="*/ 144 h 199"/>
                                    <a:gd name="T42" fmla="*/ 39 w 79"/>
                                    <a:gd name="T43" fmla="*/ 122 h 199"/>
                                    <a:gd name="T44" fmla="*/ 20 w 79"/>
                                    <a:gd name="T45" fmla="*/ 101 h 199"/>
                                    <a:gd name="T46" fmla="*/ 29 w 79"/>
                                    <a:gd name="T47" fmla="*/ 85 h 199"/>
                                    <a:gd name="T48" fmla="*/ 59 w 79"/>
                                    <a:gd name="T49" fmla="*/ 126 h 199"/>
                                    <a:gd name="T50" fmla="*/ 62 w 79"/>
                                    <a:gd name="T51" fmla="*/ 134 h 199"/>
                                    <a:gd name="T52" fmla="*/ 42 w 79"/>
                                    <a:gd name="T53" fmla="*/ 114 h 199"/>
                                    <a:gd name="T54" fmla="*/ 23 w 79"/>
                                    <a:gd name="T55" fmla="*/ 88 h 199"/>
                                    <a:gd name="T56" fmla="*/ 23 w 79"/>
                                    <a:gd name="T57" fmla="*/ 82 h 199"/>
                                    <a:gd name="T58" fmla="*/ 32 w 79"/>
                                    <a:gd name="T59" fmla="*/ 66 h 199"/>
                                    <a:gd name="T60" fmla="*/ 33 w 79"/>
                                    <a:gd name="T61" fmla="*/ 76 h 199"/>
                                    <a:gd name="T62" fmla="*/ 46 w 79"/>
                                    <a:gd name="T63" fmla="*/ 98 h 199"/>
                                    <a:gd name="T64" fmla="*/ 56 w 79"/>
                                    <a:gd name="T65" fmla="*/ 105 h 199"/>
                                    <a:gd name="T66" fmla="*/ 65 w 79"/>
                                    <a:gd name="T67" fmla="*/ 111 h 199"/>
                                    <a:gd name="T68" fmla="*/ 49 w 79"/>
                                    <a:gd name="T69" fmla="*/ 85 h 199"/>
                                    <a:gd name="T70" fmla="*/ 32 w 79"/>
                                    <a:gd name="T71" fmla="*/ 66 h 199"/>
                                    <a:gd name="T72" fmla="*/ 40 w 79"/>
                                    <a:gd name="T73" fmla="*/ 54 h 199"/>
                                    <a:gd name="T74" fmla="*/ 56 w 79"/>
                                    <a:gd name="T75" fmla="*/ 83 h 199"/>
                                    <a:gd name="T76" fmla="*/ 66 w 79"/>
                                    <a:gd name="T77" fmla="*/ 96 h 199"/>
                                    <a:gd name="T78" fmla="*/ 64 w 79"/>
                                    <a:gd name="T79" fmla="*/ 83 h 199"/>
                                    <a:gd name="T80" fmla="*/ 46 w 79"/>
                                    <a:gd name="T81" fmla="*/ 53 h 199"/>
                                    <a:gd name="T82" fmla="*/ 40 w 79"/>
                                    <a:gd name="T83" fmla="*/ 49 h 199"/>
                                    <a:gd name="T84" fmla="*/ 45 w 79"/>
                                    <a:gd name="T85" fmla="*/ 26 h 199"/>
                                    <a:gd name="T86" fmla="*/ 53 w 79"/>
                                    <a:gd name="T87" fmla="*/ 41 h 199"/>
                                    <a:gd name="T88" fmla="*/ 65 w 79"/>
                                    <a:gd name="T89" fmla="*/ 59 h 199"/>
                                    <a:gd name="T90" fmla="*/ 69 w 79"/>
                                    <a:gd name="T91" fmla="*/ 73 h 199"/>
                                    <a:gd name="T92" fmla="*/ 51 w 79"/>
                                    <a:gd name="T93" fmla="*/ 50 h 199"/>
                                    <a:gd name="T94" fmla="*/ 59 w 79"/>
                                    <a:gd name="T95" fmla="*/ 34 h 199"/>
                                    <a:gd name="T96" fmla="*/ 74 w 79"/>
                                    <a:gd name="T97" fmla="*/ 53 h 199"/>
                                    <a:gd name="T98" fmla="*/ 74 w 79"/>
                                    <a:gd name="T99" fmla="*/ 49 h 199"/>
                                    <a:gd name="T100" fmla="*/ 59 w 79"/>
                                    <a:gd name="T101" fmla="*/ 24 h 199"/>
                                    <a:gd name="T102" fmla="*/ 48 w 79"/>
                                    <a:gd name="T103" fmla="*/ 16 h 199"/>
                                    <a:gd name="T104" fmla="*/ 52 w 79"/>
                                    <a:gd name="T105" fmla="*/ 24 h 199"/>
                                    <a:gd name="T106" fmla="*/ 69 w 79"/>
                                    <a:gd name="T107" fmla="*/ 23 h 199"/>
                                    <a:gd name="T108" fmla="*/ 78 w 79"/>
                                    <a:gd name="T109" fmla="*/ 27 h 199"/>
                                    <a:gd name="T110" fmla="*/ 68 w 79"/>
                                    <a:gd name="T111" fmla="*/ 10 h 199"/>
                                    <a:gd name="T112" fmla="*/ 55 w 79"/>
                                    <a:gd name="T113" fmla="*/ 0 h 199"/>
                                    <a:gd name="T114" fmla="*/ 58 w 79"/>
                                    <a:gd name="T115" fmla="*/ 7 h 19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3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7" y="391"/>
                                  <a:ext cx="61" cy="157"/>
                                </a:xfrm>
                                <a:custGeom>
                                  <a:avLst/>
                                  <a:gdLst>
                                    <a:gd name="T0" fmla="*/ 39 w 61"/>
                                    <a:gd name="T1" fmla="*/ 99 h 157"/>
                                    <a:gd name="T2" fmla="*/ 44 w 61"/>
                                    <a:gd name="T3" fmla="*/ 95 h 157"/>
                                    <a:gd name="T4" fmla="*/ 49 w 61"/>
                                    <a:gd name="T5" fmla="*/ 86 h 157"/>
                                    <a:gd name="T6" fmla="*/ 51 w 61"/>
                                    <a:gd name="T7" fmla="*/ 85 h 157"/>
                                    <a:gd name="T8" fmla="*/ 48 w 61"/>
                                    <a:gd name="T9" fmla="*/ 91 h 157"/>
                                    <a:gd name="T10" fmla="*/ 38 w 61"/>
                                    <a:gd name="T11" fmla="*/ 111 h 157"/>
                                    <a:gd name="T12" fmla="*/ 15 w 61"/>
                                    <a:gd name="T13" fmla="*/ 147 h 157"/>
                                    <a:gd name="T14" fmla="*/ 8 w 61"/>
                                    <a:gd name="T15" fmla="*/ 156 h 157"/>
                                    <a:gd name="T16" fmla="*/ 6 w 61"/>
                                    <a:gd name="T17" fmla="*/ 157 h 157"/>
                                    <a:gd name="T18" fmla="*/ 5 w 61"/>
                                    <a:gd name="T19" fmla="*/ 154 h 157"/>
                                    <a:gd name="T20" fmla="*/ 6 w 61"/>
                                    <a:gd name="T21" fmla="*/ 148 h 157"/>
                                    <a:gd name="T22" fmla="*/ 16 w 61"/>
                                    <a:gd name="T23" fmla="*/ 131 h 157"/>
                                    <a:gd name="T24" fmla="*/ 32 w 61"/>
                                    <a:gd name="T25" fmla="*/ 108 h 157"/>
                                    <a:gd name="T26" fmla="*/ 38 w 61"/>
                                    <a:gd name="T27" fmla="*/ 101 h 157"/>
                                    <a:gd name="T28" fmla="*/ 35 w 61"/>
                                    <a:gd name="T29" fmla="*/ 82 h 157"/>
                                    <a:gd name="T30" fmla="*/ 38 w 61"/>
                                    <a:gd name="T31" fmla="*/ 79 h 157"/>
                                    <a:gd name="T32" fmla="*/ 44 w 61"/>
                                    <a:gd name="T33" fmla="*/ 71 h 157"/>
                                    <a:gd name="T34" fmla="*/ 49 w 61"/>
                                    <a:gd name="T35" fmla="*/ 63 h 157"/>
                                    <a:gd name="T36" fmla="*/ 51 w 61"/>
                                    <a:gd name="T37" fmla="*/ 62 h 157"/>
                                    <a:gd name="T38" fmla="*/ 51 w 61"/>
                                    <a:gd name="T39" fmla="*/ 63 h 157"/>
                                    <a:gd name="T40" fmla="*/ 44 w 61"/>
                                    <a:gd name="T41" fmla="*/ 78 h 157"/>
                                    <a:gd name="T42" fmla="*/ 19 w 61"/>
                                    <a:gd name="T43" fmla="*/ 118 h 157"/>
                                    <a:gd name="T44" fmla="*/ 6 w 61"/>
                                    <a:gd name="T45" fmla="*/ 140 h 157"/>
                                    <a:gd name="T46" fmla="*/ 3 w 61"/>
                                    <a:gd name="T47" fmla="*/ 143 h 157"/>
                                    <a:gd name="T48" fmla="*/ 0 w 61"/>
                                    <a:gd name="T49" fmla="*/ 140 h 157"/>
                                    <a:gd name="T50" fmla="*/ 2 w 61"/>
                                    <a:gd name="T51" fmla="*/ 136 h 157"/>
                                    <a:gd name="T52" fmla="*/ 9 w 61"/>
                                    <a:gd name="T53" fmla="*/ 123 h 157"/>
                                    <a:gd name="T54" fmla="*/ 25 w 61"/>
                                    <a:gd name="T55" fmla="*/ 97 h 157"/>
                                    <a:gd name="T56" fmla="*/ 33 w 61"/>
                                    <a:gd name="T57" fmla="*/ 84 h 157"/>
                                    <a:gd name="T58" fmla="*/ 35 w 61"/>
                                    <a:gd name="T59" fmla="*/ 82 h 157"/>
                                    <a:gd name="T60" fmla="*/ 61 w 61"/>
                                    <a:gd name="T61" fmla="*/ 1 h 157"/>
                                    <a:gd name="T62" fmla="*/ 58 w 61"/>
                                    <a:gd name="T63" fmla="*/ 9 h 157"/>
                                    <a:gd name="T64" fmla="*/ 54 w 61"/>
                                    <a:gd name="T65" fmla="*/ 25 h 157"/>
                                    <a:gd name="T66" fmla="*/ 51 w 61"/>
                                    <a:gd name="T67" fmla="*/ 33 h 157"/>
                                    <a:gd name="T68" fmla="*/ 48 w 61"/>
                                    <a:gd name="T69" fmla="*/ 40 h 157"/>
                                    <a:gd name="T70" fmla="*/ 39 w 61"/>
                                    <a:gd name="T71" fmla="*/ 62 h 157"/>
                                    <a:gd name="T72" fmla="*/ 33 w 61"/>
                                    <a:gd name="T73" fmla="*/ 72 h 157"/>
                                    <a:gd name="T74" fmla="*/ 32 w 61"/>
                                    <a:gd name="T75" fmla="*/ 72 h 157"/>
                                    <a:gd name="T76" fmla="*/ 29 w 61"/>
                                    <a:gd name="T77" fmla="*/ 71 h 157"/>
                                    <a:gd name="T78" fmla="*/ 31 w 61"/>
                                    <a:gd name="T79" fmla="*/ 66 h 157"/>
                                    <a:gd name="T80" fmla="*/ 36 w 61"/>
                                    <a:gd name="T81" fmla="*/ 50 h 157"/>
                                    <a:gd name="T82" fmla="*/ 51 w 61"/>
                                    <a:gd name="T83" fmla="*/ 19 h 157"/>
                                    <a:gd name="T84" fmla="*/ 58 w 61"/>
                                    <a:gd name="T85" fmla="*/ 3 h 157"/>
                                    <a:gd name="T86" fmla="*/ 59 w 61"/>
                                    <a:gd name="T87" fmla="*/ 0 h 15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</a:cxnLst>
                                  <a:rect l="0" t="0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6" y="538"/>
                                  <a:ext cx="307" cy="564"/>
                                </a:xfrm>
                                <a:custGeom>
                                  <a:avLst/>
                                  <a:gdLst>
                                    <a:gd name="T0" fmla="*/ 54 w 307"/>
                                    <a:gd name="T1" fmla="*/ 56 h 564"/>
                                    <a:gd name="T2" fmla="*/ 74 w 307"/>
                                    <a:gd name="T3" fmla="*/ 29 h 564"/>
                                    <a:gd name="T4" fmla="*/ 107 w 307"/>
                                    <a:gd name="T5" fmla="*/ 9 h 564"/>
                                    <a:gd name="T6" fmla="*/ 113 w 307"/>
                                    <a:gd name="T7" fmla="*/ 10 h 564"/>
                                    <a:gd name="T8" fmla="*/ 127 w 307"/>
                                    <a:gd name="T9" fmla="*/ 1 h 564"/>
                                    <a:gd name="T10" fmla="*/ 141 w 307"/>
                                    <a:gd name="T11" fmla="*/ 4 h 564"/>
                                    <a:gd name="T12" fmla="*/ 152 w 307"/>
                                    <a:gd name="T13" fmla="*/ 7 h 564"/>
                                    <a:gd name="T14" fmla="*/ 166 w 307"/>
                                    <a:gd name="T15" fmla="*/ 3 h 564"/>
                                    <a:gd name="T16" fmla="*/ 203 w 307"/>
                                    <a:gd name="T17" fmla="*/ 40 h 564"/>
                                    <a:gd name="T18" fmla="*/ 249 w 307"/>
                                    <a:gd name="T19" fmla="*/ 115 h 564"/>
                                    <a:gd name="T20" fmla="*/ 257 w 307"/>
                                    <a:gd name="T21" fmla="*/ 157 h 564"/>
                                    <a:gd name="T22" fmla="*/ 265 w 307"/>
                                    <a:gd name="T23" fmla="*/ 189 h 564"/>
                                    <a:gd name="T24" fmla="*/ 284 w 307"/>
                                    <a:gd name="T25" fmla="*/ 215 h 564"/>
                                    <a:gd name="T26" fmla="*/ 294 w 307"/>
                                    <a:gd name="T27" fmla="*/ 291 h 564"/>
                                    <a:gd name="T28" fmla="*/ 306 w 307"/>
                                    <a:gd name="T29" fmla="*/ 320 h 564"/>
                                    <a:gd name="T30" fmla="*/ 306 w 307"/>
                                    <a:gd name="T31" fmla="*/ 365 h 564"/>
                                    <a:gd name="T32" fmla="*/ 297 w 307"/>
                                    <a:gd name="T33" fmla="*/ 366 h 564"/>
                                    <a:gd name="T34" fmla="*/ 298 w 307"/>
                                    <a:gd name="T35" fmla="*/ 431 h 564"/>
                                    <a:gd name="T36" fmla="*/ 298 w 307"/>
                                    <a:gd name="T37" fmla="*/ 516 h 564"/>
                                    <a:gd name="T38" fmla="*/ 281 w 307"/>
                                    <a:gd name="T39" fmla="*/ 555 h 564"/>
                                    <a:gd name="T40" fmla="*/ 267 w 307"/>
                                    <a:gd name="T41" fmla="*/ 562 h 564"/>
                                    <a:gd name="T42" fmla="*/ 245 w 307"/>
                                    <a:gd name="T43" fmla="*/ 533 h 564"/>
                                    <a:gd name="T44" fmla="*/ 226 w 307"/>
                                    <a:gd name="T45" fmla="*/ 481 h 564"/>
                                    <a:gd name="T46" fmla="*/ 222 w 307"/>
                                    <a:gd name="T47" fmla="*/ 391 h 564"/>
                                    <a:gd name="T48" fmla="*/ 229 w 307"/>
                                    <a:gd name="T49" fmla="*/ 310 h 564"/>
                                    <a:gd name="T50" fmla="*/ 226 w 307"/>
                                    <a:gd name="T51" fmla="*/ 222 h 564"/>
                                    <a:gd name="T52" fmla="*/ 219 w 307"/>
                                    <a:gd name="T53" fmla="*/ 239 h 564"/>
                                    <a:gd name="T54" fmla="*/ 224 w 307"/>
                                    <a:gd name="T55" fmla="*/ 297 h 564"/>
                                    <a:gd name="T56" fmla="*/ 213 w 307"/>
                                    <a:gd name="T57" fmla="*/ 355 h 564"/>
                                    <a:gd name="T58" fmla="*/ 202 w 307"/>
                                    <a:gd name="T59" fmla="*/ 365 h 564"/>
                                    <a:gd name="T60" fmla="*/ 190 w 307"/>
                                    <a:gd name="T61" fmla="*/ 313 h 564"/>
                                    <a:gd name="T62" fmla="*/ 179 w 307"/>
                                    <a:gd name="T63" fmla="*/ 239 h 564"/>
                                    <a:gd name="T64" fmla="*/ 169 w 307"/>
                                    <a:gd name="T65" fmla="*/ 173 h 564"/>
                                    <a:gd name="T66" fmla="*/ 154 w 307"/>
                                    <a:gd name="T67" fmla="*/ 143 h 564"/>
                                    <a:gd name="T68" fmla="*/ 150 w 307"/>
                                    <a:gd name="T69" fmla="*/ 110 h 564"/>
                                    <a:gd name="T70" fmla="*/ 156 w 307"/>
                                    <a:gd name="T71" fmla="*/ 79 h 564"/>
                                    <a:gd name="T72" fmla="*/ 154 w 307"/>
                                    <a:gd name="T73" fmla="*/ 68 h 564"/>
                                    <a:gd name="T74" fmla="*/ 141 w 307"/>
                                    <a:gd name="T75" fmla="*/ 65 h 564"/>
                                    <a:gd name="T76" fmla="*/ 127 w 307"/>
                                    <a:gd name="T77" fmla="*/ 88 h 564"/>
                                    <a:gd name="T78" fmla="*/ 127 w 307"/>
                                    <a:gd name="T79" fmla="*/ 115 h 564"/>
                                    <a:gd name="T80" fmla="*/ 141 w 307"/>
                                    <a:gd name="T81" fmla="*/ 170 h 564"/>
                                    <a:gd name="T82" fmla="*/ 136 w 307"/>
                                    <a:gd name="T83" fmla="*/ 215 h 564"/>
                                    <a:gd name="T84" fmla="*/ 121 w 307"/>
                                    <a:gd name="T85" fmla="*/ 277 h 564"/>
                                    <a:gd name="T86" fmla="*/ 116 w 307"/>
                                    <a:gd name="T87" fmla="*/ 334 h 564"/>
                                    <a:gd name="T88" fmla="*/ 100 w 307"/>
                                    <a:gd name="T89" fmla="*/ 340 h 564"/>
                                    <a:gd name="T90" fmla="*/ 94 w 307"/>
                                    <a:gd name="T91" fmla="*/ 298 h 564"/>
                                    <a:gd name="T92" fmla="*/ 95 w 307"/>
                                    <a:gd name="T93" fmla="*/ 218 h 564"/>
                                    <a:gd name="T94" fmla="*/ 85 w 307"/>
                                    <a:gd name="T95" fmla="*/ 226 h 564"/>
                                    <a:gd name="T96" fmla="*/ 72 w 307"/>
                                    <a:gd name="T97" fmla="*/ 278 h 564"/>
                                    <a:gd name="T98" fmla="*/ 52 w 307"/>
                                    <a:gd name="T99" fmla="*/ 319 h 564"/>
                                    <a:gd name="T100" fmla="*/ 38 w 307"/>
                                    <a:gd name="T101" fmla="*/ 321 h 564"/>
                                    <a:gd name="T102" fmla="*/ 36 w 307"/>
                                    <a:gd name="T103" fmla="*/ 303 h 564"/>
                                    <a:gd name="T104" fmla="*/ 46 w 307"/>
                                    <a:gd name="T105" fmla="*/ 268 h 564"/>
                                    <a:gd name="T106" fmla="*/ 42 w 307"/>
                                    <a:gd name="T107" fmla="*/ 249 h 564"/>
                                    <a:gd name="T108" fmla="*/ 19 w 307"/>
                                    <a:gd name="T109" fmla="*/ 241 h 564"/>
                                    <a:gd name="T110" fmla="*/ 13 w 307"/>
                                    <a:gd name="T111" fmla="*/ 221 h 564"/>
                                    <a:gd name="T112" fmla="*/ 12 w 307"/>
                                    <a:gd name="T113" fmla="*/ 193 h 564"/>
                                    <a:gd name="T114" fmla="*/ 35 w 307"/>
                                    <a:gd name="T115" fmla="*/ 108 h 56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2"/>
                                  <a:ext cx="4252" cy="5292"/>
                                </a:xfrm>
                                <a:custGeom>
                                  <a:avLst/>
                                  <a:gdLst>
                                    <a:gd name="T0" fmla="*/ 4252 w 4252"/>
                                    <a:gd name="T1" fmla="*/ 4409 h 5292"/>
                                    <a:gd name="T2" fmla="*/ 4251 w 4252"/>
                                    <a:gd name="T3" fmla="*/ 4442 h 5292"/>
                                    <a:gd name="T4" fmla="*/ 4244 w 4252"/>
                                    <a:gd name="T5" fmla="*/ 4495 h 5292"/>
                                    <a:gd name="T6" fmla="*/ 4229 w 4252"/>
                                    <a:gd name="T7" fmla="*/ 4546 h 5292"/>
                                    <a:gd name="T8" fmla="*/ 4210 w 4252"/>
                                    <a:gd name="T9" fmla="*/ 4592 h 5292"/>
                                    <a:gd name="T10" fmla="*/ 4185 w 4252"/>
                                    <a:gd name="T11" fmla="*/ 4636 h 5292"/>
                                    <a:gd name="T12" fmla="*/ 4148 w 4252"/>
                                    <a:gd name="T13" fmla="*/ 4684 h 5292"/>
                                    <a:gd name="T14" fmla="*/ 4107 w 4252"/>
                                    <a:gd name="T15" fmla="*/ 4726 h 5292"/>
                                    <a:gd name="T16" fmla="*/ 4061 w 4252"/>
                                    <a:gd name="T17" fmla="*/ 4762 h 5292"/>
                                    <a:gd name="T18" fmla="*/ 4015 w 4252"/>
                                    <a:gd name="T19" fmla="*/ 4791 h 5292"/>
                                    <a:gd name="T20" fmla="*/ 3966 w 4252"/>
                                    <a:gd name="T21" fmla="*/ 4812 h 5292"/>
                                    <a:gd name="T22" fmla="*/ 3918 w 4252"/>
                                    <a:gd name="T23" fmla="*/ 4828 h 5292"/>
                                    <a:gd name="T24" fmla="*/ 3872 w 4252"/>
                                    <a:gd name="T25" fmla="*/ 4837 h 5292"/>
                                    <a:gd name="T26" fmla="*/ 2547 w 4252"/>
                                    <a:gd name="T27" fmla="*/ 4838 h 5292"/>
                                    <a:gd name="T28" fmla="*/ 2492 w 4252"/>
                                    <a:gd name="T29" fmla="*/ 4842 h 5292"/>
                                    <a:gd name="T30" fmla="*/ 2441 w 4252"/>
                                    <a:gd name="T31" fmla="*/ 4854 h 5292"/>
                                    <a:gd name="T32" fmla="*/ 2394 w 4252"/>
                                    <a:gd name="T33" fmla="*/ 4873 h 5292"/>
                                    <a:gd name="T34" fmla="*/ 2352 w 4252"/>
                                    <a:gd name="T35" fmla="*/ 4896 h 5292"/>
                                    <a:gd name="T36" fmla="*/ 2302 w 4252"/>
                                    <a:gd name="T37" fmla="*/ 4935 h 5292"/>
                                    <a:gd name="T38" fmla="*/ 2260 w 4252"/>
                                    <a:gd name="T39" fmla="*/ 4979 h 5292"/>
                                    <a:gd name="T40" fmla="*/ 2223 w 4252"/>
                                    <a:gd name="T41" fmla="*/ 5028 h 5292"/>
                                    <a:gd name="T42" fmla="*/ 2192 w 4252"/>
                                    <a:gd name="T43" fmla="*/ 5082 h 5292"/>
                                    <a:gd name="T44" fmla="*/ 2169 w 4252"/>
                                    <a:gd name="T45" fmla="*/ 5136 h 5292"/>
                                    <a:gd name="T46" fmla="*/ 2150 w 4252"/>
                                    <a:gd name="T47" fmla="*/ 5190 h 5292"/>
                                    <a:gd name="T48" fmla="*/ 2138 w 4252"/>
                                    <a:gd name="T49" fmla="*/ 5249 h 5292"/>
                                    <a:gd name="T50" fmla="*/ 2116 w 4252"/>
                                    <a:gd name="T51" fmla="*/ 5292 h 5292"/>
                                    <a:gd name="T52" fmla="*/ 2107 w 4252"/>
                                    <a:gd name="T53" fmla="*/ 5232 h 5292"/>
                                    <a:gd name="T54" fmla="*/ 2093 w 4252"/>
                                    <a:gd name="T55" fmla="*/ 5181 h 5292"/>
                                    <a:gd name="T56" fmla="*/ 2078 w 4252"/>
                                    <a:gd name="T57" fmla="*/ 5139 h 5292"/>
                                    <a:gd name="T58" fmla="*/ 2057 w 4252"/>
                                    <a:gd name="T59" fmla="*/ 5092 h 5292"/>
                                    <a:gd name="T60" fmla="*/ 2027 w 4252"/>
                                    <a:gd name="T61" fmla="*/ 5040 h 5292"/>
                                    <a:gd name="T62" fmla="*/ 1991 w 4252"/>
                                    <a:gd name="T63" fmla="*/ 4991 h 5292"/>
                                    <a:gd name="T64" fmla="*/ 1949 w 4252"/>
                                    <a:gd name="T65" fmla="*/ 4946 h 5292"/>
                                    <a:gd name="T66" fmla="*/ 1904 w 4252"/>
                                    <a:gd name="T67" fmla="*/ 4907 h 5292"/>
                                    <a:gd name="T68" fmla="*/ 1851 w 4252"/>
                                    <a:gd name="T69" fmla="*/ 4874 h 5292"/>
                                    <a:gd name="T70" fmla="*/ 1792 w 4252"/>
                                    <a:gd name="T71" fmla="*/ 4853 h 5292"/>
                                    <a:gd name="T72" fmla="*/ 1728 w 4252"/>
                                    <a:gd name="T73" fmla="*/ 4840 h 5292"/>
                                    <a:gd name="T74" fmla="*/ 406 w 4252"/>
                                    <a:gd name="T75" fmla="*/ 4838 h 5292"/>
                                    <a:gd name="T76" fmla="*/ 366 w 4252"/>
                                    <a:gd name="T77" fmla="*/ 4835 h 5292"/>
                                    <a:gd name="T78" fmla="*/ 328 w 4252"/>
                                    <a:gd name="T79" fmla="*/ 4827 h 5292"/>
                                    <a:gd name="T80" fmla="*/ 288 w 4252"/>
                                    <a:gd name="T81" fmla="*/ 4815 h 5292"/>
                                    <a:gd name="T82" fmla="*/ 248 w 4252"/>
                                    <a:gd name="T83" fmla="*/ 4798 h 5292"/>
                                    <a:gd name="T84" fmla="*/ 201 w 4252"/>
                                    <a:gd name="T85" fmla="*/ 4772 h 5292"/>
                                    <a:gd name="T86" fmla="*/ 155 w 4252"/>
                                    <a:gd name="T87" fmla="*/ 4739 h 5292"/>
                                    <a:gd name="T88" fmla="*/ 114 w 4252"/>
                                    <a:gd name="T89" fmla="*/ 4700 h 5292"/>
                                    <a:gd name="T90" fmla="*/ 76 w 4252"/>
                                    <a:gd name="T91" fmla="*/ 4655 h 5292"/>
                                    <a:gd name="T92" fmla="*/ 44 w 4252"/>
                                    <a:gd name="T93" fmla="*/ 4603 h 5292"/>
                                    <a:gd name="T94" fmla="*/ 20 w 4252"/>
                                    <a:gd name="T95" fmla="*/ 4546 h 5292"/>
                                    <a:gd name="T96" fmla="*/ 6 w 4252"/>
                                    <a:gd name="T97" fmla="*/ 4484 h 5292"/>
                                    <a:gd name="T98" fmla="*/ 0 w 4252"/>
                                    <a:gd name="T99" fmla="*/ 4414 h 52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5B53DE66" id="Group 25" o:spid="_x0000_s1026" style="width:42.2pt;height:52.6pt;mso-position-horizontal-relative:char;mso-position-vertical-relative:line" coordorigin="21,-2" coordsize="4252,5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">
                      <v:shape id="Freeform 26" o:spid="_x0000_s1027" style="position:absolute;left:139;width:2916;height:4697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E2RcIA&#10;AADbAAAADwAAAGRycy9kb3ducmV2LnhtbERPzWqDQBC+F/oOyxRyKXFND9KarGICllDwUJsHGNyp&#10;St1ZcTfR5OmzhUJv8/H9zi5fzCAuNLnesoJNFIMgbqzuuVVw+irXryCcR9Y4WCYFV3KQZ48PO0y1&#10;nfmTLrVvRQhhl6KCzvsxldI1HRl0kR2JA/dtJ4M+wKmVesI5hJtBvsRxIg32HBo6HOnQUfNTn42C&#10;guq3G4+l+Sj283Ol+7o6vV+VWj0txRaEp8X/i//cRx3mJ/D7SzhAZ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ATZFwgAAANsAAAAPAAAAAAAAAAAAAAAAAJgCAABkcnMvZG93&#10;bnJldi54bWxQSwUGAAAAAAQABAD1AAAAhwMAAAAA&#10;" path="m2916,l1043,2134r596,-1l13,3985r635,1l,4697e" filled="f" strokecolor="#121414" strokeweight=".5pt">
                        <v:path arrowok="t" o:connecttype="custom" o:connectlocs="2916,0;1043,2134;1639,2133;13,3985;648,3986;0,4697" o:connectangles="0,0,0,0,0,0"/>
                      </v:shape>
                      <v:shape id="Freeform 27" o:spid="_x0000_s1028" style="position:absolute;left:31;top:2;width:1389;height:1440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NZkcAA&#10;AADbAAAADwAAAGRycy9kb3ducmV2LnhtbERPS4vCMBC+C/sfwix403SFqluNsisI6s3XYW9DM7Zl&#10;m0lp0of/3giCt/n4nrNc96YULdWusKzgaxyBIE6tLjhTcDlvR3MQziNrLC2Tgjs5WK8+BktMtO34&#10;SO3JZyKEsEtQQe59lUjp0pwMurGtiAN3s7VBH2CdSV1jF8JNKSdRNJUGCw4NOVa0ySn9PzVGQben&#10;ezfRVzn/3RzitvmLm+9LrNTws/9ZgPDU+7f45d7pMH8Gz1/CA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6NZkcAAAADbAAAADwAAAAAAAAAAAAAAAACYAgAAZHJzL2Rvd25y&#10;ZXYueG1sUEsFBgAAAAAEAAQA9QAAAIUDAAAAAA==&#10;" path="m,1440r1389,l1389,,,,,1440r,xe" filled="f" fillcolor="black" strokeweight=".5pt">
                        <v:path arrowok="t" o:connecttype="custom" o:connectlocs="0,1440;1389,1440;1389,0;0,0;0,1440;0,1440" o:connectangles="0,0,0,0,0,0"/>
                      </v:shape>
                      <v:shape id="Freeform 28" o:spid="_x0000_s1029" style="position:absolute;left:719;width:3412;height:4833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a7AcQA&#10;AADbAAAADwAAAGRycy9kb3ducmV2LnhtbESPQWvCQBCF7wX/wzKCt7oxYKnRVaRFEHpq6sXbkB2z&#10;0exszK6a9td3DoXeZnhv3vtmtRl8q+7Uxyawgdk0A0VcBdtwbeDwtXt+BRUTssU2MBn4pgib9ehp&#10;hYUND/6ke5lqJSEcCzTgUuoKrWPlyGOcho5YtFPoPSZZ+1rbHh8S7ludZ9mL9tiwNDjs6M1RdSlv&#10;3kCZX/OPn3d32wX01fw0LM7748KYyXjYLkElGtK/+e96bwVfYOUXG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muwHEAAAA2wAAAA8AAAAAAAAAAAAAAAAAmAIAAGRycy9k&#10;b3ducmV2LnhtbFBLBQYAAAAABAAEAPUAAACJAwAAAAA=&#10;" path="m3020,r392,l2242,1326r598,-2l1185,3195r646,l395,4833,,4833,1223,3448r-648,l2233,1563r-598,l3020,r,xe" strokecolor="#121414" strokeweight=".5pt">
                        <v:path arrowok="t" o:connecttype="custom" o:connectlocs="3020,0;3412,0;2242,1326;2840,1324;1185,3195;1831,3195;395,4833;0,4833;1223,3448;575,3448;2233,1563;1635,1563;3020,0;3020,0" o:connectangles="0,0,0,0,0,0,0,0,0,0,0,0,0,0"/>
                      </v:shape>
                      <v:shape id="Freeform 29" o:spid="_x0000_s1030" style="position:absolute;left:224;top:-2;width:3366;height:4838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r8NL8A&#10;AADbAAAADwAAAGRycy9kb3ducmV2LnhtbERPzYrCMBC+L/gOYQRva6qC7FajWEHxorCuDzA2Y1Ns&#10;JqWJtr69EQRv8/H9znzZ2UrcqfGlYwWjYQKCOHe65ELB6X/z/QPCB2SNlWNS8CAPy0Xva46pdi3/&#10;0f0YChFD2KeowIRQp1L63JBFP3Q1ceQurrEYImwKqRtsY7it5DhJptJiybHBYE1rQ/n1eLMK9of2&#10;EE63R5Ylm+0550tWTVZGqUG/W81ABOrCR/x273Sc/wuvX+IBc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qvw0vwAAANsAAAAPAAAAAAAAAAAAAAAAAJgCAABkcnMvZG93bnJl&#10;di54bWxQSwUGAAAAAAQABAD1AAAAhAMAAAAA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5pt">
                        <v:path arrowok="t" o:connecttype="custom" o:connectlocs="2980,0;3366,0;1884,1683;2479,1682;821,3560;1472,3559;346,4838;325,4838;305,4838;288,4838;271,4838;253,4838;238,4837;223,4837;209,4835;196,4835;183,4834;171,4833;160,4831;148,4830;138,4827;128,4825;118,4823;109,4821;101,4818;92,4815;85,4812;76,4811;69,4807;62,4804;55,4801;42,4794;27,4786;14,4779;0,4772;792,3867;160,3867;1803,2008;1213,2009;2980,0;2980,0" o:connectangles="0,0,0,0,0,0,0,0,0,0,0,0,0,0,0,0,0,0,0,0,0,0,0,0,0,0,0,0,0,0,0,0,0,0,0,0,0,0,0,0,0"/>
                      </v:shape>
                      <v:shape id="Freeform 30" o:spid="_x0000_s1031" style="position:absolute;left:1260;top:-2;width:3003;height:4836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r7zr8A&#10;AADbAAAADwAAAGRycy9kb3ducmV2LnhtbERPy4rCMBTdC/MP4QpuZEx9MIzVKCII49I6C5eX5toU&#10;m5tOkmrn781CcHk47/W2t424kw+1YwXTSQaCuHS65krB7/nw+Q0iRGSNjWNS8E8BtpuPwRpz7R58&#10;onsRK5FCOOSowMTY5lKG0pDFMHEtceKuzluMCfpKao+PFG4bOcuyL2mx5tRgsKW9ofJWdFbB0v15&#10;O6/MFS9dsTtO6/FlsR8rNRr2uxWISH18i1/uH61gltanL+k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SvvOvwAAANsAAAAPAAAAAAAAAAAAAAAAAJgCAABkcnMvZG93bnJl&#10;di54bWxQSwUGAAAAAAQABAD1AAAAhAMAAAAA&#10;" path="m,4836l1540,3085r-647,l2551,1203r-595,l3003,e" filled="f" strokeweight=".5pt">
                        <v:path arrowok="t" o:connecttype="custom" o:connectlocs="0,4836;1540,3085;893,3085;2551,1203;1956,1203;3003,0" o:connectangles="0,0,0,0,0,0"/>
                      </v:shape>
                      <v:shape id="Freeform 31" o:spid="_x0000_s1032" style="position:absolute;left:135;top:303;width:1202;height:889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JiBL4A&#10;AADbAAAADwAAAGRycy9kb3ducmV2LnhtbESPzarCMBSE94LvEI7gTlO7EK1GES8X3Aj+7g/NsS02&#10;J7GJWt/eCILLYWa+YebL1tTiQY2vLCsYDRMQxLnVFRcKTsf/wQSED8gaa8uk4EUelotuZ46Ztk/e&#10;0+MQChEh7DNUUIbgMil9XpJBP7SOOHoX2xgMUTaF1A0+I9zUMk2SsTRYcVwo0dG6pPx6uBsFd11v&#10;3d/uFpK0XaO+VNOz81qpfq9dzUAEasMv/G1vtIJ0BJ8v8QfIx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aCYgS+AAAA2wAAAA8AAAAAAAAAAAAAAAAAmAIAAGRycy9kb3ducmV2&#10;LnhtbFBLBQYAAAAABAAEAPUAAACD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1pt">
                        <v:path arrowok="t" o:connecttype="custom" o:connectlocs="109,231;109,213;90,203;118,193;132,150;193,128;306,101;344,89;383,117;400,151;474,298;554,332;669,358;867,336;1001,222;1055,64;1197,2;1171,100;1151,287;1079,396;1041,432;1070,505;1084,631;1171,721;1138,801;1092,855;1030,840;994,842;949,806;958,777;1017,745;1001,712;930,714;847,728;871,755;874,810;779,842;705,865;671,837;613,836;615,790;625,764;684,750;713,701;716,636;628,660;443,670;227,679;139,708;67,737;51,703;27,688;5,677;51,614;242,603;226,567;66,595;18,595;2,577;34,509;149,494;252,373" o:connectangles="0,0,0,0,0,0,0,0,0,0,0,0,0,0,0,0,0,0,0,0,0,0,0,0,0,0,0,0,0,0,0,0,0,0,0,0,0,0,0,0,0,0,0,0,0,0,0,0,0,0,0,0,0,0,0,0,0,0,0,0,0,0"/>
                      </v:shape>
                      <v:shape id="Freeform 32" o:spid="_x0000_s1033" style="position:absolute;left:352;top:449;width:22;height:23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kuY8UA&#10;AADbAAAADwAAAGRycy9kb3ducmV2LnhtbESPQWvCQBSE74L/YXmFXkQ3pmA1dRVpEdrejAE9PrKv&#10;SWj2bciuSZpf3y0IPQ4z8w2z3Q+mFh21rrKsYLmIQBDnVldcKMjOx/kahPPIGmvLpOCHHOx308kW&#10;E217PlGX+kIECLsEFZTeN4mULi/JoFvYhjh4X7Y16INsC6lb7APc1DKOopU0WHFYKLGh15Ly7/Rm&#10;FNiPY529XQ982dxmT5+jGeXzaVTq8WE4vIDwNPj/8L39rhXEMfx9CT9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OS5jxQAAANsAAAAPAAAAAAAAAAAAAAAAAJgCAABkcnMv&#10;ZG93bnJldi54bWxQSwUGAAAAAAQABAD1AAAAigMAAAAA&#10;" path="m10,23r3,-2l15,21r2,-1l19,18r1,-1l20,16r2,-3l22,10r,-2l20,5r,-1l19,3,17,1,15,,13,,10,,9,,6,,4,1,3,3,2,4,,5,,8r,2l,13r,3l2,17r1,1l4,20r2,1l9,21r1,2l10,23xe" stroked="f" strokeweight="1pt">
                        <v:path arrowok="t" o:connecttype="custom" o:connectlocs="10,23;13,21;15,21;17,20;19,18;20,17;20,16;22,13;22,10;22,8;20,5;20,4;19,3;17,1;15,0;13,0;10,0;9,0;6,0;4,1;3,3;2,4;0,5;0,8;0,10;0,13;0,16;2,17;3,18;4,20;6,21;9,21;10,23;10,23" o:connectangles="0,0,0,0,0,0,0,0,0,0,0,0,0,0,0,0,0,0,0,0,0,0,0,0,0,0,0,0,0,0,0,0,0,0"/>
                      </v:shape>
                      <v:shape id="Freeform 33" o:spid="_x0000_s1034" style="position:absolute;left:346;top:443;width:41;height:32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ATUcIA&#10;AADbAAAADwAAAGRycy9kb3ducmV2LnhtbESPQWvCQBSE7wX/w/KEXkrd1BYJ0VWkEPBoowePj+xr&#10;Nph9L2S3Mf33XaHgcZiZb5jNbvKdGmkIrbCBt0UGirgW23Jj4HwqX3NQISJb7ITJwC8F2G1nTxss&#10;rNz4i8YqNipBOBRowMXYF1qH2pHHsJCeOHnfMniMSQ6NtgPeEtx3epllK+2x5bTgsKdPR/W1+vEG&#10;6nIU7+QlP+7Laiy7/LI6fIgxz/NpvwYVaYqP8H/7YA0s3+H+Jf0Av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BNRwgAAANsAAAAPAAAAAAAAAAAAAAAAAJgCAABkcnMvZG93&#10;bnJldi54bWxQSwUGAAAAAAQABAD1AAAAhwMAAAAA&#10;" path="m,29r6,1l10,30r6,2l21,32r4,l31,32r5,-2l41,30,39,29,38,27r,-1l36,23,35,19,33,16,32,13,31,11,29,9,28,7,26,6,25,3,22,1,19,,18,,16,r,l15,,13,,12,1r-2,l10,1,9,3,8,6,6,7r,3l5,16,3,22r,1l2,26,,27r,2e" stroked="f" strokeweight="1pt">
                        <v:path arrowok="t" o:connecttype="custom" o:connectlocs="0,29;6,30;10,30;16,32;21,32;25,32;31,32;36,30;41,30;39,29;38,27;38,26;36,23;35,19;33,16;32,13;31,11;29,9;28,7;26,6;25,3;22,1;19,0;18,0;16,0;16,0;15,0;13,0;12,1;10,1;10,1;9,3;8,6;6,7;6,10;5,16;3,22;3,23;2,26;0,27;0,29" o:connectangles="0,0,0,0,0,0,0,0,0,0,0,0,0,0,0,0,0,0,0,0,0,0,0,0,0,0,0,0,0,0,0,0,0,0,0,0,0,0,0,0,0"/>
                      </v:shape>
                      <v:shape id="Freeform 34" o:spid="_x0000_s1035" style="position:absolute;left:313;top:490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mzZMIA&#10;AADbAAAADwAAAGRycy9kb3ducmV2LnhtbESP0YrCMBRE3xf8h3AF39bUIl2pRhGNyz4trPoBl+ba&#10;Fpub0EStf28WFvZxmJkzzGoz2E7cqQ+tYwWzaQaCuHKm5VrB+XR4X4AIEdlg55gUPCnAZj16W2Fp&#10;3IN/6H6MtUgQDiUqaGL0pZShashimDpPnLyL6y3GJPtamh4fCW47mWdZIS22nBYa9LRrqLoeb1ZB&#10;9MX3ZzHvbvlezwatcy0/vFZqMh62SxCRhvgf/mt/GQX5HH6/pB8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CbNkwgAAANsAAAAPAAAAAAAAAAAAAAAAAJgCAABkcnMvZG93&#10;bnJldi54bWxQSwUGAAAAAAQABAD1AAAAhwMAAAAA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1pt">
                        <v:path arrowok="t" o:connecttype="custom" o:connectlocs="9,9;15,8;23,6;38,6;51,3;62,2;64,2;55,5;43,9;36,11;33,13;33,15;38,16;48,18;62,19;79,21;81,21;66,24;52,25;39,28;39,32;52,35;65,39;78,42;78,44;66,42;54,41;42,41;39,45;46,52;58,62;61,67;52,62;38,55;19,48;9,42;5,38;2,37;0,34;0,29;0,25;0,21;0,16;2,13;5,11;5,9" o:connectangles="0,0,0,0,0,0,0,0,0,0,0,0,0,0,0,0,0,0,0,0,0,0,0,0,0,0,0,0,0,0,0,0,0,0,0,0,0,0,0,0,0,0,0,0,0,0"/>
                      </v:shape>
                      <v:shape id="Freeform 35" o:spid="_x0000_s1036" style="position:absolute;left:525;top:685;width:68;height:92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zTxMUA&#10;AADbAAAADwAAAGRycy9kb3ducmV2LnhtbESP3WoCMRSE74W+QzgF7zRbRS1boxT/qN6UWh/gsDnd&#10;XdycxE1WV5/eFAQvh5n5hpnOW1OJM9W+tKzgrZ+AIM6sLjlXcPhd995B+ICssbJMCq7kYT576Uwx&#10;1fbCP3Teh1xECPsUFRQhuFRKnxVk0PetI47en60NhijrXOoaLxFuKjlIkrE0WHJcKNDRoqDsuG+M&#10;Ar3afLtdcz248bCaHE/Ncrub3JTqvrafHyACteEZfrS/tILBCP6/xB8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7NPExQAAANsAAAAPAAAAAAAAAAAAAAAAAJgCAABkcnMv&#10;ZG93bnJldi54bWxQSwUGAAAAAAQABAD1AAAAig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1pt">
                        <v:path arrowok="t" o:connecttype="custom" o:connectlocs="32,79;32,84;26,87;14,91;6,92;4,89;4,87;13,82;26,79;32,78;6,63;19,59;37,53;45,53;48,55;48,58;40,62;19,69;7,72;3,71;0,69;1,66;6,42;23,36;50,27;58,26;60,27;60,32;50,38;22,46;7,50;4,49;4,46;4,43;9,26;26,20;55,14;63,13;62,16;48,22;17,33;9,36;7,36;6,33;6,27;9,26;56,1;26,7;9,12;7,14;7,17;11,17;37,13;63,7;68,4;68,1;66,0" o:connectangles="0,0,0,0,0,0,0,0,0,0,0,0,0,0,0,0,0,0,0,0,0,0,0,0,0,0,0,0,0,0,0,0,0,0,0,0,0,0,0,0,0,0,0,0,0,0,0,0,0,0,0,0,0,0,0,0,0"/>
                        <o:lock v:ext="edit" verticies="t"/>
                      </v:shape>
                      <v:shape id="Freeform 36" o:spid="_x0000_s1037" style="position:absolute;left:986;top:767;width:59;height:100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jrGsQA&#10;AADbAAAADwAAAGRycy9kb3ducmV2LnhtbESPQWvCQBSE74X+h+UVvBTdNAWRmI0EoeDN1nrQ2zP7&#10;TNJm38bdVZN/3y0UehxmvhkmXw2mEzdyvrWs4GWWgCCurG65VrD/fJsuQPiArLGzTApG8rAqHh9y&#10;zLS98wfddqEWsYR9hgqaEPpMSl81ZNDPbE8cvbN1BkOUrpba4T2Wm06mSTKXBluOCw32tG6o+t5d&#10;jYJ0XGDrn/n0dTm+HrYuLd9xLJWaPA3lEkSgIfyH/+iNjtwcfr/EH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Y6xrEAAAA2wAAAA8AAAAAAAAAAAAAAAAAmAIAAGRycy9k&#10;b3ducmV2LnhtbFBLBQYAAAAABAAEAPUAAACJAwAAAAA=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1pt">
                        <v:path arrowok="t" o:connecttype="custom" o:connectlocs="6,49;14,58;32,78;42,94;45,100;43,100;39,98;29,90;16,72;9,61;3,52;1,48;3,48;7,33;11,38;29,56;46,77;52,85;52,87;50,88;47,87;33,74;9,46;1,38;0,35;1,33;6,32;14,16;11,17;11,22;17,30;40,54;52,65;55,66;56,64;56,59;52,52;42,41;23,22;17,16;26,0;24,2;24,3;27,7;29,12;36,22;50,38;56,42;59,43;59,42;58,35;55,30;43,15;32,3;27,0;26,0" o:connectangles="0,0,0,0,0,0,0,0,0,0,0,0,0,0,0,0,0,0,0,0,0,0,0,0,0,0,0,0,0,0,0,0,0,0,0,0,0,0,0,0,0,0,0,0,0,0,0,0,0,0,0,0,0,0,0,0"/>
                        <o:lock v:ext="edit" verticies="t"/>
                      </v:shape>
                      <v:shape id="Freeform 37" o:spid="_x0000_s1038" style="position:absolute;left:1163;top:351;width:79;height:19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FceMUA&#10;AADbAAAADwAAAGRycy9kb3ducmV2LnhtbESPQWvCQBSE74L/YXlCb7rRgEp0FREsLdKDmha8PbKv&#10;SWr2bZrdauqvdwXB4zAz3zDzZWsqcabGlZYVDAcRCOLM6pJzBelh05+CcB5ZY2WZFPyTg+Wi25lj&#10;ou2Fd3Te+1wECLsEFRTe14mULivIoBvYmjh437Yx6INscqkbvAS4qeQoisbSYMlhocCa1gVlp/2f&#10;UfD1u/6If9z22rrPNEb9eqzi6F2pl167moHw1Ppn+NF+0wpGE7h/C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Vx4xQAAANsAAAAPAAAAAAAAAAAAAAAAAJgCAABkcnMv&#10;ZG93bnJldi54bWxQSwUGAAAAAAQABAD1AAAAigMAAAAA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1pt">
                        <v:path arrowok="t" o:connecttype="custom" o:connectlocs="0,155;17,187;29,199;26,188;6,155;7,134;27,167;42,190;38,188;6,144;3,135;12,115;16,129;43,168;46,165;25,128;19,101;20,106;27,119;49,148;52,144;39,122;20,101;29,85;59,126;62,134;42,114;23,88;23,82;32,66;33,76;46,98;56,105;65,111;49,85;32,66;40,54;56,83;66,96;64,83;46,53;40,49;45,26;53,41;65,59;69,73;51,50;59,34;74,53;74,49;59,24;48,16;52,24;69,23;78,27;68,10;55,0;58,7" o:connectangles="0,0,0,0,0,0,0,0,0,0,0,0,0,0,0,0,0,0,0,0,0,0,0,0,0,0,0,0,0,0,0,0,0,0,0,0,0,0,0,0,0,0,0,0,0,0,0,0,0,0,0,0,0,0,0,0,0,0"/>
                        <o:lock v:ext="edit" verticies="t"/>
                      </v:shape>
                      <v:shape id="Freeform 38" o:spid="_x0000_s1039" style="position:absolute;left:1157;top:391;width:61;height:157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LvtsAA&#10;AADbAAAADwAAAGRycy9kb3ducmV2LnhtbERPy2oCMRTdF/yHcAV3NaPQUqdGEUGmGyn1Bd1dJreT&#10;oZObIYlO/HuzKHR5OO/lOtlO3MiH1rGC2bQAQVw73XKj4HTcPb+BCBFZY+eYFNwpwHo1elpiqd3A&#10;X3Q7xEbkEA4lKjAx9qWUoTZkMUxdT5y5H+ctxgx9I7XHIYfbTs6L4lVabDk3GOxpa6j+PVytgur7&#10;6PeXajGcPs/VS+qtkbhLSk3GafMOIlKK/+I/94dWMM9j85f8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LvtsAAAADbAAAADwAAAAAAAAAAAAAAAACYAgAAZHJzL2Rvd25y&#10;ZXYueG1sUEsFBgAAAAAEAAQA9QAAAIUDAAAAAA==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1pt">
                        <v:path arrowok="t" o:connecttype="custom" o:connectlocs="39,99;44,95;49,86;51,85;48,91;38,111;15,147;8,156;6,157;5,154;6,148;16,131;32,108;38,101;35,82;38,79;44,71;49,63;51,62;51,63;44,78;19,118;6,140;3,143;0,140;2,136;9,123;25,97;33,84;35,82;61,1;58,9;54,25;51,33;48,40;39,62;33,72;32,72;29,71;31,66;36,50;51,19;58,3;59,0" o:connectangles="0,0,0,0,0,0,0,0,0,0,0,0,0,0,0,0,0,0,0,0,0,0,0,0,0,0,0,0,0,0,0,0,0,0,0,0,0,0,0,0,0,0,0,0"/>
                        <o:lock v:ext="edit" verticies="t"/>
                      </v:shape>
                      <v:shape id="Freeform 39" o:spid="_x0000_s1040" style="position:absolute;left:166;top:538;width:307;height:564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jPisMA&#10;AADbAAAADwAAAGRycy9kb3ducmV2LnhtbESPQYvCMBSE78L+h/AW9iKa6kG0GmVZqCzsQbQePD6b&#10;Z1tsXkoSbf33G0HwOMzMN8xq05tG3Mn52rKCyTgBQVxYXXOp4JhnozkIH5A1NpZJwYM8bNYfgxWm&#10;2na8p/shlCJC2KeooAqhTaX0RUUG/di2xNG7WGcwROlKqR12EW4aOU2SmTRYc1yosKWfiorr4WYU&#10;nOvsKPPT/DG0TtP2bzHRuy5T6uuz/16CCNSHd/jV/tUKpgt4fok/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jPisMAAADbAAAADwAAAAAAAAAAAAAAAACYAgAAZHJzL2Rv&#10;d25yZXYueG1sUEsFBgAAAAAEAAQA9QAAAIgDAAAAAA==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25pt">
                        <v:path arrowok="t" o:connecttype="custom" o:connectlocs="54,56;74,29;107,9;113,10;127,1;141,4;152,7;166,3;203,40;249,115;257,157;265,189;284,215;294,291;306,320;306,365;297,366;298,431;298,516;281,555;267,562;245,533;226,481;222,391;229,310;226,222;219,239;224,297;213,355;202,365;190,313;179,239;169,173;154,143;150,110;156,79;154,68;141,65;127,88;127,115;141,170;136,215;121,277;116,334;100,340;94,298;95,218;85,226;72,278;52,319;38,321;36,303;46,268;42,249;19,241;13,221;12,193;35,108" o:connectangles="0,0,0,0,0,0,0,0,0,0,0,0,0,0,0,0,0,0,0,0,0,0,0,0,0,0,0,0,0,0,0,0,0,0,0,0,0,0,0,0,0,0,0,0,0,0,0,0,0,0,0,0,0,0,0,0,0,0"/>
                      </v:shape>
                      <v:shape id="Freeform 40" o:spid="_x0000_s1041" style="position:absolute;left:21;top:2;width:4252;height:5292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jP58IA&#10;AADbAAAADwAAAGRycy9kb3ducmV2LnhtbERPy2rCQBTdF/yH4QrdFJ3Ugo+YiUihDyxd+AC3l8w1&#10;iWbuhMzoxL93FoUuD+edrXrTiBt1rras4HWcgCAurK65VHDYf4zmIJxH1thYJgV3crDKB08ZptoG&#10;3tJt50sRQ9ilqKDyvk2ldEVFBt3YtsSRO9nOoI+wK6XuMMRw08hJkkylwZpjQ4UtvVdUXHZXo0B+&#10;0ZXC78t0sW3Onz+TTTjeZ0Gp52G/XoLw1Pt/8Z/7Wyt4i+vjl/gD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SM/nwgAAANsAAAAPAAAAAAAAAAAAAAAAAJgCAABkcnMvZG93&#10;bnJldi54bWxQSwUGAAAAAAQABAD1AAAAhwMAAAAA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1pt">
                        <v:path arrowok="t" o:connecttype="custom" o:connectlocs="4252,4409;4251,4442;4244,4495;4229,4546;4210,4592;4185,4636;4148,4684;4107,4726;4061,4762;4015,4791;3966,4812;3918,4828;3872,4837;2547,4838;2492,4842;2441,4854;2394,4873;2352,4896;2302,4935;2260,4979;2223,5028;2192,5082;2169,5136;2150,5190;2138,5249;2116,5292;2107,5232;2093,5181;2078,5139;2057,5092;2027,5040;1991,4991;1949,4946;1904,4907;1851,4874;1792,4853;1728,4840;406,4838;366,4835;328,4827;288,4815;248,4798;201,4772;155,4739;114,4700;76,4655;44,4603;20,4546;6,4484;0,4414" o:connectangles="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65B4E" w:rsidRPr="00F67F8F" w:rsidTr="00707A85">
        <w:tc>
          <w:tcPr>
            <w:tcW w:w="9781" w:type="dxa"/>
            <w:gridSpan w:val="5"/>
            <w:shd w:val="clear" w:color="auto" w:fill="auto"/>
          </w:tcPr>
          <w:p w:rsidR="00665B4E" w:rsidRPr="00F67F8F" w:rsidRDefault="009A75C0" w:rsidP="00F67F8F">
            <w:pPr>
              <w:jc w:val="center"/>
              <w:rPr>
                <w:b/>
                <w:caps/>
                <w:sz w:val="28"/>
                <w:szCs w:val="28"/>
              </w:rPr>
            </w:pPr>
            <w:r w:rsidRPr="00F67F8F">
              <w:rPr>
                <w:b/>
                <w:caps/>
                <w:sz w:val="28"/>
                <w:szCs w:val="28"/>
              </w:rPr>
              <w:t>городская дума</w:t>
            </w:r>
            <w:r w:rsidR="00F8408D" w:rsidRPr="00F67F8F">
              <w:rPr>
                <w:b/>
                <w:caps/>
                <w:sz w:val="28"/>
                <w:szCs w:val="28"/>
              </w:rPr>
              <w:t xml:space="preserve"> </w:t>
            </w:r>
            <w:r w:rsidR="00A95469" w:rsidRPr="00F67F8F">
              <w:rPr>
                <w:b/>
                <w:caps/>
                <w:sz w:val="28"/>
                <w:szCs w:val="28"/>
              </w:rPr>
              <w:t>город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="00A95469" w:rsidRPr="00F67F8F">
              <w:rPr>
                <w:b/>
                <w:caps/>
                <w:sz w:val="28"/>
                <w:szCs w:val="28"/>
              </w:rPr>
              <w:t xml:space="preserve"> Усть-Илимск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Pr="00F67F8F">
              <w:rPr>
                <w:b/>
                <w:caps/>
                <w:sz w:val="28"/>
                <w:szCs w:val="28"/>
              </w:rPr>
              <w:t xml:space="preserve"> </w:t>
            </w:r>
            <w:r w:rsidR="00B5130D">
              <w:rPr>
                <w:b/>
                <w:caps/>
                <w:sz w:val="28"/>
                <w:szCs w:val="28"/>
              </w:rPr>
              <w:t>ВОСЬМОГО</w:t>
            </w:r>
            <w:r w:rsidR="00707A85">
              <w:rPr>
                <w:b/>
                <w:caps/>
                <w:sz w:val="28"/>
                <w:szCs w:val="28"/>
              </w:rPr>
              <w:t xml:space="preserve"> </w:t>
            </w:r>
            <w:r w:rsidRPr="00F67F8F">
              <w:rPr>
                <w:b/>
                <w:caps/>
                <w:sz w:val="28"/>
                <w:szCs w:val="28"/>
              </w:rPr>
              <w:t>созыва</w:t>
            </w:r>
          </w:p>
          <w:p w:rsidR="00A95469" w:rsidRPr="00F67F8F" w:rsidRDefault="009A75C0" w:rsidP="00F67F8F">
            <w:pPr>
              <w:spacing w:before="240"/>
              <w:jc w:val="center"/>
              <w:rPr>
                <w:b/>
                <w:caps/>
                <w:spacing w:val="60"/>
                <w:sz w:val="40"/>
                <w:szCs w:val="28"/>
              </w:rPr>
            </w:pPr>
            <w:r w:rsidRPr="00F67F8F">
              <w:rPr>
                <w:b/>
                <w:caps/>
                <w:spacing w:val="60"/>
                <w:sz w:val="40"/>
                <w:szCs w:val="28"/>
              </w:rPr>
              <w:t>решение</w:t>
            </w:r>
          </w:p>
        </w:tc>
      </w:tr>
      <w:tr w:rsidR="00AE6515" w:rsidRPr="003B67BB" w:rsidTr="00707A85">
        <w:trPr>
          <w:trHeight w:hRule="exact" w:val="567"/>
        </w:trPr>
        <w:tc>
          <w:tcPr>
            <w:tcW w:w="4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tabs>
                <w:tab w:val="left" w:pos="-2160"/>
              </w:tabs>
              <w:jc w:val="right"/>
            </w:pPr>
            <w:r w:rsidRPr="003B67BB">
              <w:t>от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</w:pPr>
          </w:p>
        </w:tc>
        <w:tc>
          <w:tcPr>
            <w:tcW w:w="3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F67F8F" w:rsidRDefault="00AE6515" w:rsidP="00F67F8F">
            <w:pPr>
              <w:ind w:left="-99" w:right="-72"/>
              <w:rPr>
                <w:lang w:val="en-US"/>
              </w:rPr>
            </w:pPr>
          </w:p>
        </w:tc>
        <w:tc>
          <w:tcPr>
            <w:tcW w:w="5763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  <w:jc w:val="center"/>
            </w:pPr>
          </w:p>
        </w:tc>
      </w:tr>
      <w:tr w:rsidR="003B67BB" w:rsidRPr="003B67BB" w:rsidTr="00707A85">
        <w:trPr>
          <w:trHeight w:val="2155"/>
        </w:trPr>
        <w:tc>
          <w:tcPr>
            <w:tcW w:w="9781" w:type="dxa"/>
            <w:gridSpan w:val="5"/>
            <w:shd w:val="clear" w:color="auto" w:fill="auto"/>
          </w:tcPr>
          <w:p w:rsidR="00B269AE" w:rsidRPr="00F67F8F" w:rsidRDefault="00B5130D" w:rsidP="00E2567B">
            <w:pPr>
              <w:spacing w:before="480" w:after="480" w:line="240" w:lineRule="exact"/>
              <w:ind w:right="2443"/>
              <w:jc w:val="both"/>
              <w:rPr>
                <w:sz w:val="28"/>
                <w:szCs w:val="28"/>
              </w:rPr>
            </w:pPr>
            <w:r w:rsidRPr="00F67F8F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6704" behindDoc="1" locked="1" layoutInCell="1" allowOverlap="1">
                      <wp:simplePos x="0" y="0"/>
                      <wp:positionH relativeFrom="page">
                        <wp:posOffset>71755</wp:posOffset>
                      </wp:positionH>
                      <wp:positionV relativeFrom="page">
                        <wp:posOffset>288290</wp:posOffset>
                      </wp:positionV>
                      <wp:extent cx="2880360" cy="36195"/>
                      <wp:effectExtent l="6985" t="10795" r="8255" b="10160"/>
                      <wp:wrapNone/>
                      <wp:docPr id="8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80360" cy="36195"/>
                                <a:chOff x="1678" y="4659"/>
                                <a:chExt cx="4536" cy="57"/>
                              </a:xfrm>
                            </wpg:grpSpPr>
                            <wpg:grpSp>
                              <wpg:cNvPr id="9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78" y="4659"/>
                                  <a:ext cx="57" cy="57"/>
                                  <a:chOff x="1678" y="4659"/>
                                  <a:chExt cx="57" cy="57"/>
                                </a:xfrm>
                              </wpg:grpSpPr>
                              <wps:wsp>
                                <wps:cNvPr id="10" name="Lin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78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" name="Line 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78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57" y="4659"/>
                                  <a:ext cx="57" cy="57"/>
                                  <a:chOff x="6157" y="4659"/>
                                  <a:chExt cx="57" cy="57"/>
                                </a:xfrm>
                              </wpg:grpSpPr>
                              <wps:wsp>
                                <wps:cNvPr id="13" name="Line 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157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Line 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214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7182FA84" id="Group 16" o:spid="_x0000_s1026" style="position:absolute;margin-left:5.65pt;margin-top:22.7pt;width:226.8pt;height:2.85pt;z-index:-251659776;mso-position-horizontal-relative:page;mso-position-vertical-relative:page" coordorigin="1678,4659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">
                      <v:group id="Group 12" o:spid="_x0000_s1027" style="position:absolute;left:1678;top:4659;width:57;height:57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<v:line id="Line 6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      <v:line id="Line 7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+MgMIAAADbAAAADwAAAGRycy9kb3ducmV2LnhtbERPS2vCQBC+F/wPywje6sYSSkhdxQeC&#10;4KFEvfQ2ZKdJanY27G5N4q/vFgq9zcf3nOV6MK24k/ONZQWLeQKCuLS64UrB9XJ4zkD4gKyxtUwK&#10;RvKwXk2elphr23NB93OoRAxhn6OCOoQul9KXNRn0c9sRR+7TOoMhQldJ7bCP4aaVL0nyKg02HBtq&#10;7GhXU3k7fxsF2aXz+3H3cbDv7utRnNKCUtwqNZsOmzcQgYbwL/5zH3Wcv4DfX+I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+MgMIAAADbAAAADwAAAAAAAAAAAAAA&#10;AAChAgAAZHJzL2Rvd25yZXYueG1sUEsFBgAAAAAEAAQA+QAAAJADAAAAAA==&#10;" strokeweight=".5pt"/>
                      </v:group>
                      <v:group id="Group 15" o:spid="_x0000_s1030" style="position:absolute;left:6157;top:4659;width:57;height:57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line id="Line 8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G3bMEAAADbAAAADwAAAGRycy9kb3ducmV2LnhtbERPS4vCMBC+L/gfwgje1tQHi1SjqIsg&#10;7EGqXrwNzdhWm0lJslr99Rthwdt8fM+ZLVpTixs5X1lWMOgnIIhzqysuFBwPm88JCB+QNdaWScGD&#10;PCzmnY8ZptreOaPbPhQihrBPUUEZQpNK6fOSDPq+bYgjd7bOYIjQFVI7vMdwU8thknxJgxXHhhIb&#10;WpeUX/e/RsHk0Pjvx/q0sTt3eWY/44zGuFKq122XUxCB2vAW/7u3Os4fweuXeIC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UbdswQAAANsAAAAPAAAAAAAAAAAAAAAA&#10;AKECAABkcnMvZG93bnJldi54bWxQSwUGAAAAAAQABAD5AAAAjwMAAAAA&#10;" strokeweight=".5pt"/>
                        <v:line id="Line 9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gvGMEAAADbAAAADwAAAGRycy9kb3ducmV2LnhtbERPS4vCMBC+C/6HMII3TV3KItUoPhCE&#10;PSxVL96GZmyrzaQkWa376zcLgrf5+J4zX3amEXdyvrasYDJOQBAXVtdcKjgdd6MpCB+QNTaWScGT&#10;PCwX/d4cM20fnNP9EEoRQ9hnqKAKoc2k9EVFBv3YtsSRu1hnMEToSqkdPmK4aeRHknxKgzXHhgpb&#10;2lRU3A4/RsH02Prtc3Pe2W93/c2/0pxSXCs1HHSrGYhAXXiLX+69jvNT+P8lHi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uC8YwQAAANsAAAAPAAAAAAAAAAAAAAAA&#10;AKECAABkcnMvZG93bnJldi54bWxQSwUGAAAAAAQABAD5AAAAjwMAAAAA&#10;" strokeweight=".5pt"/>
                      </v:group>
                      <w10:wrap anchorx="page" anchory="page"/>
                      <w10:anchorlock/>
                    </v:group>
                  </w:pict>
                </mc:Fallback>
              </mc:AlternateContent>
            </w:r>
            <w:r w:rsidR="0071406B">
              <w:rPr>
                <w:sz w:val="28"/>
                <w:szCs w:val="28"/>
              </w:rPr>
              <w:t xml:space="preserve">О внесении изменений в </w:t>
            </w:r>
            <w:r w:rsidR="0071406B" w:rsidRPr="00D00208">
              <w:rPr>
                <w:color w:val="000000"/>
                <w:sz w:val="28"/>
                <w:szCs w:val="28"/>
              </w:rPr>
              <w:t>Положение о гарантиях и компенсациях для лиц, проживающих в местности, приравненной к районам Крайнего Севера, и работающих в муниципальных учреждениях, финансируемых из бюджета города Усть-Илимска</w:t>
            </w:r>
            <w:r w:rsidR="0071406B">
              <w:rPr>
                <w:color w:val="000000"/>
                <w:sz w:val="28"/>
                <w:szCs w:val="28"/>
              </w:rPr>
              <w:t xml:space="preserve">, утвержденное решением Городской Думы </w:t>
            </w:r>
            <w:r w:rsidR="004C2716">
              <w:rPr>
                <w:color w:val="000000"/>
                <w:sz w:val="28"/>
                <w:szCs w:val="28"/>
              </w:rPr>
              <w:t>города Усть-Илимска от 26.04.201</w:t>
            </w:r>
            <w:r w:rsidR="0071406B">
              <w:rPr>
                <w:color w:val="000000"/>
                <w:sz w:val="28"/>
                <w:szCs w:val="28"/>
              </w:rPr>
              <w:t>7г. №</w:t>
            </w:r>
            <w:r w:rsidR="00881141">
              <w:rPr>
                <w:color w:val="000000"/>
                <w:sz w:val="28"/>
                <w:szCs w:val="28"/>
              </w:rPr>
              <w:t> </w:t>
            </w:r>
            <w:r w:rsidR="000233E4">
              <w:rPr>
                <w:color w:val="000000"/>
                <w:sz w:val="28"/>
                <w:szCs w:val="28"/>
              </w:rPr>
              <w:t xml:space="preserve"> </w:t>
            </w:r>
            <w:r w:rsidR="0071406B">
              <w:rPr>
                <w:color w:val="000000"/>
                <w:sz w:val="28"/>
                <w:szCs w:val="28"/>
              </w:rPr>
              <w:t>36/275</w:t>
            </w:r>
          </w:p>
        </w:tc>
      </w:tr>
    </w:tbl>
    <w:p w:rsidR="0071406B" w:rsidRDefault="0071406B" w:rsidP="0071406B">
      <w:pPr>
        <w:autoSpaceDE w:val="0"/>
        <w:autoSpaceDN w:val="0"/>
        <w:adjustRightInd w:val="0"/>
        <w:ind w:firstLine="709"/>
        <w:jc w:val="both"/>
        <w:rPr>
          <w:iCs/>
          <w:color w:val="000000"/>
          <w:sz w:val="28"/>
          <w:szCs w:val="28"/>
        </w:rPr>
      </w:pPr>
    </w:p>
    <w:p w:rsidR="0071406B" w:rsidRPr="0071406B" w:rsidRDefault="0071406B" w:rsidP="0034041B">
      <w:pPr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D00208">
        <w:rPr>
          <w:color w:val="000000"/>
          <w:sz w:val="28"/>
          <w:szCs w:val="28"/>
        </w:rPr>
        <w:t>Руководствуясь Трудовым кодексом Российской Федерации, статьями 23, 25, 34, 43, 51</w:t>
      </w:r>
      <w:r w:rsidR="00C35FD7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53</w:t>
      </w:r>
      <w:r w:rsidRPr="00D00208">
        <w:rPr>
          <w:color w:val="000000"/>
          <w:sz w:val="28"/>
          <w:szCs w:val="28"/>
        </w:rPr>
        <w:t xml:space="preserve"> Устава муниципального образования город Усть-Илимск, Городская Дума, </w:t>
      </w:r>
      <w:r w:rsidR="00EE245D" w:rsidRPr="00FE5B3E">
        <w:rPr>
          <w:color w:val="000000"/>
          <w:sz w:val="28"/>
          <w:szCs w:val="28"/>
        </w:rPr>
        <w:t>–</w:t>
      </w:r>
    </w:p>
    <w:p w:rsidR="0071406B" w:rsidRPr="00D00208" w:rsidRDefault="0071406B" w:rsidP="0034041B">
      <w:pPr>
        <w:keepLines/>
        <w:autoSpaceDE w:val="0"/>
        <w:autoSpaceDN w:val="0"/>
        <w:adjustRightInd w:val="0"/>
        <w:ind w:firstLine="851"/>
        <w:rPr>
          <w:b/>
          <w:sz w:val="28"/>
          <w:szCs w:val="28"/>
        </w:rPr>
      </w:pPr>
      <w:r w:rsidRPr="00D00208">
        <w:rPr>
          <w:b/>
          <w:sz w:val="28"/>
          <w:szCs w:val="28"/>
        </w:rPr>
        <w:t>РЕШИЛА:</w:t>
      </w:r>
    </w:p>
    <w:p w:rsidR="0071406B" w:rsidRDefault="0071406B" w:rsidP="0034041B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D00208">
        <w:rPr>
          <w:color w:val="000000"/>
          <w:sz w:val="28"/>
          <w:szCs w:val="28"/>
        </w:rPr>
        <w:t xml:space="preserve">1. </w:t>
      </w:r>
      <w:r w:rsidR="00E564DF">
        <w:rPr>
          <w:color w:val="000000"/>
          <w:sz w:val="28"/>
          <w:szCs w:val="28"/>
        </w:rPr>
        <w:t>Внести</w:t>
      </w:r>
      <w:r w:rsidRPr="00D00208">
        <w:rPr>
          <w:color w:val="000000"/>
          <w:sz w:val="28"/>
          <w:szCs w:val="28"/>
        </w:rPr>
        <w:t xml:space="preserve"> </w:t>
      </w:r>
      <w:r w:rsidR="00E564DF">
        <w:rPr>
          <w:color w:val="000000"/>
          <w:sz w:val="28"/>
          <w:szCs w:val="28"/>
        </w:rPr>
        <w:t xml:space="preserve">в </w:t>
      </w:r>
      <w:r w:rsidRPr="00D00208">
        <w:rPr>
          <w:color w:val="000000"/>
          <w:sz w:val="28"/>
          <w:szCs w:val="28"/>
        </w:rPr>
        <w:t>Положение о гарантиях и компенсациях для лиц, проживающих в местности, приравненной к районам Крайнего Севера, и работающих в муниципальных учреждениях, финансируемых из бюджета города У</w:t>
      </w:r>
      <w:r w:rsidR="00E564DF">
        <w:rPr>
          <w:color w:val="000000"/>
          <w:sz w:val="28"/>
          <w:szCs w:val="28"/>
        </w:rPr>
        <w:t xml:space="preserve">сть-Илимска, утвержденное решением Городской Думы </w:t>
      </w:r>
      <w:r w:rsidR="004C2716">
        <w:rPr>
          <w:color w:val="000000"/>
          <w:sz w:val="28"/>
          <w:szCs w:val="28"/>
        </w:rPr>
        <w:t>города Усть-Илимска от 26.04.201</w:t>
      </w:r>
      <w:r w:rsidR="00E564DF">
        <w:rPr>
          <w:color w:val="000000"/>
          <w:sz w:val="28"/>
          <w:szCs w:val="28"/>
        </w:rPr>
        <w:t>7г. № 36/275, следующие изменения:</w:t>
      </w:r>
    </w:p>
    <w:p w:rsidR="00E564DF" w:rsidRDefault="00A068A8" w:rsidP="0034041B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в подпункте 1 пункта 10:</w:t>
      </w:r>
    </w:p>
    <w:p w:rsidR="00A068A8" w:rsidRDefault="00A068A8" w:rsidP="0034041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абзаце первом слова «</w:t>
      </w:r>
      <w:r w:rsidRPr="00A068A8">
        <w:rPr>
          <w:sz w:val="28"/>
          <w:szCs w:val="28"/>
        </w:rPr>
        <w:t>страховой взнос на обязательное личное страхование пассажиров на транспорте,</w:t>
      </w:r>
      <w:r>
        <w:rPr>
          <w:sz w:val="28"/>
          <w:szCs w:val="28"/>
        </w:rPr>
        <w:t>» исключить;</w:t>
      </w:r>
    </w:p>
    <w:p w:rsidR="00A068A8" w:rsidRDefault="00A068A8" w:rsidP="0034041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абзац второй изложить в следующей редакции:</w:t>
      </w:r>
    </w:p>
    <w:p w:rsidR="00A068A8" w:rsidRDefault="00A068A8" w:rsidP="0034041B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A068A8">
        <w:rPr>
          <w:sz w:val="28"/>
          <w:szCs w:val="28"/>
        </w:rPr>
        <w:t>«</w:t>
      </w:r>
      <w:r w:rsidRPr="00A068A8">
        <w:rPr>
          <w:color w:val="000000"/>
          <w:sz w:val="28"/>
          <w:szCs w:val="28"/>
        </w:rPr>
        <w:t xml:space="preserve">железнодорожным транспортом </w:t>
      </w:r>
      <w:r w:rsidR="00EE245D" w:rsidRPr="00FE5B3E">
        <w:rPr>
          <w:color w:val="000000"/>
          <w:sz w:val="28"/>
          <w:szCs w:val="28"/>
        </w:rPr>
        <w:t>–</w:t>
      </w:r>
      <w:r w:rsidRPr="00A068A8">
        <w:rPr>
          <w:color w:val="000000"/>
          <w:sz w:val="28"/>
          <w:szCs w:val="28"/>
        </w:rPr>
        <w:t xml:space="preserve"> в купейном вагоне скорого фирменного поезда;</w:t>
      </w:r>
      <w:r>
        <w:rPr>
          <w:color w:val="000000"/>
          <w:sz w:val="28"/>
          <w:szCs w:val="28"/>
        </w:rPr>
        <w:t>»;</w:t>
      </w:r>
    </w:p>
    <w:p w:rsidR="00A068A8" w:rsidRDefault="00A068A8" w:rsidP="0034041B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 дополнить пунктом 10.1 следующего содержания:</w:t>
      </w:r>
    </w:p>
    <w:p w:rsidR="00A068A8" w:rsidRPr="00EE245D" w:rsidRDefault="00A068A8" w:rsidP="0034041B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EE245D">
        <w:rPr>
          <w:color w:val="000000"/>
          <w:sz w:val="28"/>
          <w:szCs w:val="28"/>
        </w:rPr>
        <w:t>«10.1.</w:t>
      </w:r>
      <w:r w:rsidRPr="00EE245D">
        <w:t xml:space="preserve"> </w:t>
      </w:r>
      <w:r w:rsidRPr="00EE245D">
        <w:rPr>
          <w:color w:val="000000"/>
          <w:sz w:val="28"/>
          <w:szCs w:val="28"/>
        </w:rPr>
        <w:t>Расходы по проезду видами транспорта, используемого работником и членами семьи работника для проезда к месту использования отпуска и обратно, определенными пунктом 10 настоящего Положения, подлежат компенсации в сумме фактически использованных средств, но не более 50</w:t>
      </w:r>
      <w:r w:rsidR="00C35FD7">
        <w:rPr>
          <w:color w:val="000000"/>
          <w:sz w:val="28"/>
          <w:szCs w:val="28"/>
        </w:rPr>
        <w:t xml:space="preserve"> 000</w:t>
      </w:r>
      <w:r w:rsidRPr="00EE245D">
        <w:rPr>
          <w:color w:val="000000"/>
          <w:sz w:val="28"/>
          <w:szCs w:val="28"/>
        </w:rPr>
        <w:t xml:space="preserve"> (пятьдесят тысяч) рублей на одно</w:t>
      </w:r>
      <w:r w:rsidR="00EE245D" w:rsidRPr="00EE245D">
        <w:rPr>
          <w:color w:val="000000"/>
          <w:sz w:val="28"/>
          <w:szCs w:val="28"/>
        </w:rPr>
        <w:t xml:space="preserve">го человека </w:t>
      </w:r>
      <w:r w:rsidRPr="00EE245D">
        <w:rPr>
          <w:color w:val="000000"/>
          <w:sz w:val="28"/>
          <w:szCs w:val="28"/>
        </w:rPr>
        <w:t>(работника и каждого члена семьи).</w:t>
      </w:r>
      <w:r w:rsidR="006314FC" w:rsidRPr="00EE245D">
        <w:rPr>
          <w:color w:val="000000"/>
          <w:sz w:val="28"/>
          <w:szCs w:val="28"/>
        </w:rPr>
        <w:t>»;</w:t>
      </w:r>
    </w:p>
    <w:p w:rsidR="006314FC" w:rsidRPr="00EE245D" w:rsidRDefault="006314FC" w:rsidP="0034041B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EE245D">
        <w:rPr>
          <w:color w:val="000000"/>
          <w:sz w:val="28"/>
          <w:szCs w:val="28"/>
        </w:rPr>
        <w:t>3) абзац первый подпункта 2 пункта 15 изложить в следующей редакции:</w:t>
      </w:r>
    </w:p>
    <w:p w:rsidR="006314FC" w:rsidRDefault="006314FC" w:rsidP="0034041B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EE245D">
        <w:rPr>
          <w:color w:val="000000"/>
          <w:sz w:val="28"/>
          <w:szCs w:val="28"/>
        </w:rPr>
        <w:lastRenderedPageBreak/>
        <w:t xml:space="preserve">«2) отпускного удостоверения с отметками о прибытии и убытии, произведенными в органах местного самоуправления или органах внутренних дел (полиции) по месту использования отпуска </w:t>
      </w:r>
      <w:r w:rsidRPr="00EE245D">
        <w:rPr>
          <w:sz w:val="28"/>
          <w:szCs w:val="28"/>
        </w:rPr>
        <w:t>(месту пересечения границы Российской Федерации), либо иных документов, подтверждающих пребывание работника и членов его семьи в месте использования отпуска.».</w:t>
      </w:r>
    </w:p>
    <w:p w:rsidR="00C7412C" w:rsidRDefault="0071406B" w:rsidP="0071406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245D">
        <w:rPr>
          <w:color w:val="000000"/>
          <w:sz w:val="28"/>
          <w:szCs w:val="28"/>
        </w:rPr>
        <w:t xml:space="preserve">2. </w:t>
      </w:r>
      <w:r w:rsidR="00C7412C">
        <w:rPr>
          <w:color w:val="000000"/>
          <w:sz w:val="28"/>
          <w:szCs w:val="28"/>
        </w:rPr>
        <w:t>Распространить действие настоящего решения на правоотношения, возникшие с 1 января 2026 года.</w:t>
      </w:r>
    </w:p>
    <w:p w:rsidR="0071406B" w:rsidRPr="004F1C21" w:rsidRDefault="004F1C21" w:rsidP="004F1C2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4F1C21">
        <w:rPr>
          <w:color w:val="000000"/>
          <w:sz w:val="28"/>
          <w:szCs w:val="28"/>
        </w:rPr>
        <w:t xml:space="preserve">Опубликовать настоящее решение в газете </w:t>
      </w:r>
      <w:r>
        <w:rPr>
          <w:color w:val="000000"/>
          <w:sz w:val="28"/>
          <w:szCs w:val="28"/>
        </w:rPr>
        <w:t>«</w:t>
      </w:r>
      <w:r w:rsidRPr="004F1C21">
        <w:rPr>
          <w:color w:val="000000"/>
          <w:sz w:val="28"/>
          <w:szCs w:val="28"/>
        </w:rPr>
        <w:t>Усть-Илимск официальный</w:t>
      </w:r>
      <w:r w:rsidR="000E57B1">
        <w:rPr>
          <w:color w:val="000000"/>
          <w:sz w:val="28"/>
          <w:szCs w:val="28"/>
        </w:rPr>
        <w:t>»</w:t>
      </w:r>
      <w:r w:rsidRPr="004F1C21">
        <w:rPr>
          <w:color w:val="000000"/>
          <w:sz w:val="28"/>
          <w:szCs w:val="28"/>
        </w:rPr>
        <w:t>, разместит</w:t>
      </w:r>
      <w:r>
        <w:rPr>
          <w:color w:val="000000"/>
          <w:sz w:val="28"/>
          <w:szCs w:val="28"/>
        </w:rPr>
        <w:t>ь в сетевом издании «UST-ILIMSK»</w:t>
      </w:r>
      <w:r w:rsidRPr="004F1C21">
        <w:rPr>
          <w:color w:val="000000"/>
          <w:sz w:val="28"/>
          <w:szCs w:val="28"/>
        </w:rPr>
        <w:t xml:space="preserve"> (www.усть-илимскофициальный.рф), на официальных сайтах Городской Думы города Усть-Илимска, Администрации города Усть-Илимска</w:t>
      </w:r>
    </w:p>
    <w:p w:rsidR="00E564DF" w:rsidRDefault="00E564DF" w:rsidP="0071406B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C35FD7" w:rsidRDefault="00C35FD7" w:rsidP="0071406B">
      <w:pPr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</w:p>
    <w:p w:rsidR="00C35FD7" w:rsidRDefault="00C35FD7" w:rsidP="0071406B">
      <w:pPr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</w:p>
    <w:p w:rsidR="0071406B" w:rsidRPr="00D00208" w:rsidRDefault="0071406B" w:rsidP="0071406B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D00208">
        <w:rPr>
          <w:b/>
          <w:iCs/>
          <w:color w:val="000000"/>
          <w:sz w:val="28"/>
          <w:szCs w:val="28"/>
        </w:rPr>
        <w:t xml:space="preserve">Председатель Городской Думы                                                 </w:t>
      </w:r>
      <w:r>
        <w:rPr>
          <w:b/>
          <w:iCs/>
          <w:color w:val="000000"/>
          <w:sz w:val="28"/>
          <w:szCs w:val="28"/>
        </w:rPr>
        <w:t>А.П. Чихирьков</w:t>
      </w:r>
    </w:p>
    <w:p w:rsidR="0071406B" w:rsidRPr="00D00208" w:rsidRDefault="0071406B" w:rsidP="0071406B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34041B" w:rsidRDefault="0034041B" w:rsidP="0071406B">
      <w:pPr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</w:p>
    <w:p w:rsidR="0071406B" w:rsidRPr="00D00208" w:rsidRDefault="0071406B" w:rsidP="0071406B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D00208">
        <w:rPr>
          <w:b/>
          <w:iCs/>
          <w:color w:val="000000"/>
          <w:sz w:val="28"/>
          <w:szCs w:val="28"/>
        </w:rPr>
        <w:t xml:space="preserve">Мэр города                                                                                     </w:t>
      </w:r>
      <w:r>
        <w:rPr>
          <w:b/>
          <w:iCs/>
          <w:color w:val="000000"/>
          <w:sz w:val="28"/>
          <w:szCs w:val="28"/>
        </w:rPr>
        <w:t xml:space="preserve">    Э.В. Симонов</w:t>
      </w:r>
    </w:p>
    <w:p w:rsidR="00317D9B" w:rsidRDefault="00317D9B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7FE7" w:rsidRPr="00486395" w:rsidRDefault="00F57FE7" w:rsidP="00F57FE7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486395">
        <w:rPr>
          <w:b/>
          <w:bCs/>
          <w:sz w:val="28"/>
          <w:szCs w:val="28"/>
        </w:rPr>
        <w:t>ПОЯСНИТЕЛЬНАЯ ЗАПИСКА</w:t>
      </w:r>
    </w:p>
    <w:p w:rsidR="00F57FE7" w:rsidRPr="00486395" w:rsidRDefault="00F57FE7" w:rsidP="00F57FE7">
      <w:pPr>
        <w:autoSpaceDE w:val="0"/>
        <w:autoSpaceDN w:val="0"/>
        <w:jc w:val="center"/>
        <w:rPr>
          <w:sz w:val="28"/>
          <w:szCs w:val="28"/>
        </w:rPr>
      </w:pPr>
    </w:p>
    <w:p w:rsidR="00F57FE7" w:rsidRPr="00486395" w:rsidRDefault="00F57FE7" w:rsidP="00F57FE7">
      <w:pPr>
        <w:autoSpaceDE w:val="0"/>
        <w:autoSpaceDN w:val="0"/>
        <w:jc w:val="center"/>
        <w:rPr>
          <w:sz w:val="28"/>
          <w:szCs w:val="28"/>
        </w:rPr>
      </w:pPr>
      <w:r w:rsidRPr="00486395">
        <w:rPr>
          <w:sz w:val="28"/>
          <w:szCs w:val="28"/>
        </w:rPr>
        <w:t>к проекту решения Городской Думы города Усть-Илимска «О внесении изменений в</w:t>
      </w:r>
      <w:r w:rsidRPr="00486395">
        <w:rPr>
          <w:color w:val="000000"/>
          <w:sz w:val="28"/>
          <w:szCs w:val="28"/>
        </w:rPr>
        <w:t xml:space="preserve"> Положение о гарантиях и компенсациях для лиц, проживающих в местности, приравненной к районам Крайнего Севера, и работающих в муниципальных учреждениях, финансируемых из бюджета города Усть-Илимска, утвержденное решением Городской Думы города Усть-Илимска</w:t>
      </w:r>
      <w:r w:rsidR="004C2716">
        <w:rPr>
          <w:color w:val="000000"/>
          <w:sz w:val="28"/>
          <w:szCs w:val="28"/>
        </w:rPr>
        <w:t xml:space="preserve"> от 26.04.201</w:t>
      </w:r>
      <w:r w:rsidRPr="00486395">
        <w:rPr>
          <w:color w:val="000000"/>
          <w:sz w:val="28"/>
          <w:szCs w:val="28"/>
        </w:rPr>
        <w:t>7г. № 36/275</w:t>
      </w:r>
      <w:r w:rsidRPr="00486395">
        <w:rPr>
          <w:sz w:val="28"/>
          <w:szCs w:val="28"/>
        </w:rPr>
        <w:t>»</w:t>
      </w:r>
    </w:p>
    <w:p w:rsidR="00F57FE7" w:rsidRPr="00486395" w:rsidRDefault="00F57FE7" w:rsidP="00F57FE7">
      <w:pPr>
        <w:autoSpaceDE w:val="0"/>
        <w:autoSpaceDN w:val="0"/>
        <w:ind w:firstLine="300"/>
        <w:jc w:val="center"/>
        <w:rPr>
          <w:b/>
          <w:bCs/>
          <w:sz w:val="28"/>
          <w:szCs w:val="28"/>
        </w:rPr>
      </w:pPr>
    </w:p>
    <w:p w:rsidR="00F57FE7" w:rsidRPr="00486395" w:rsidRDefault="00F57FE7" w:rsidP="00F57FE7">
      <w:pPr>
        <w:autoSpaceDE w:val="0"/>
        <w:autoSpaceDN w:val="0"/>
        <w:ind w:firstLine="300"/>
        <w:jc w:val="center"/>
        <w:rPr>
          <w:b/>
          <w:bCs/>
          <w:sz w:val="28"/>
          <w:szCs w:val="28"/>
        </w:rPr>
      </w:pPr>
    </w:p>
    <w:p w:rsidR="00F57FE7" w:rsidRPr="00486395" w:rsidRDefault="00F57FE7" w:rsidP="00F57FE7">
      <w:pPr>
        <w:ind w:firstLine="709"/>
        <w:jc w:val="both"/>
        <w:rPr>
          <w:sz w:val="28"/>
          <w:szCs w:val="28"/>
        </w:rPr>
      </w:pPr>
      <w:r w:rsidRPr="00486395">
        <w:rPr>
          <w:b/>
          <w:bCs/>
          <w:sz w:val="28"/>
          <w:szCs w:val="28"/>
        </w:rPr>
        <w:t>Тип проекта правового акта:</w:t>
      </w:r>
      <w:r w:rsidRPr="00486395">
        <w:rPr>
          <w:sz w:val="28"/>
          <w:szCs w:val="28"/>
        </w:rPr>
        <w:t xml:space="preserve"> решение Городской Думы города Усть-Илимска.</w:t>
      </w:r>
    </w:p>
    <w:p w:rsidR="00F57FE7" w:rsidRPr="00486395" w:rsidRDefault="00F57FE7" w:rsidP="00F57FE7">
      <w:pPr>
        <w:autoSpaceDE w:val="0"/>
        <w:autoSpaceDN w:val="0"/>
        <w:ind w:firstLine="708"/>
        <w:jc w:val="both"/>
        <w:rPr>
          <w:sz w:val="28"/>
          <w:szCs w:val="28"/>
        </w:rPr>
      </w:pPr>
      <w:r w:rsidRPr="00486395">
        <w:rPr>
          <w:b/>
          <w:bCs/>
          <w:sz w:val="28"/>
          <w:szCs w:val="28"/>
        </w:rPr>
        <w:t xml:space="preserve">Наименование проекта правового акта: </w:t>
      </w:r>
      <w:r w:rsidRPr="00486395">
        <w:rPr>
          <w:sz w:val="28"/>
          <w:szCs w:val="28"/>
        </w:rPr>
        <w:t>«О внесении изменений в</w:t>
      </w:r>
      <w:r w:rsidRPr="00486395">
        <w:rPr>
          <w:color w:val="000000"/>
          <w:sz w:val="28"/>
          <w:szCs w:val="28"/>
        </w:rPr>
        <w:t xml:space="preserve"> Положение о гарантиях и компенсациях для лиц, проживающих в местности, приравненной к районам Крайнего Севера, и работающих в муниципальных учреждениях, финансируемых из бюджета города Усть-Илимска, утвержденное решением Городской Думы </w:t>
      </w:r>
      <w:r w:rsidR="004C2716">
        <w:rPr>
          <w:color w:val="000000"/>
          <w:sz w:val="28"/>
          <w:szCs w:val="28"/>
        </w:rPr>
        <w:t>города Усть-Илимска от 26.04.201</w:t>
      </w:r>
      <w:bookmarkStart w:id="0" w:name="_GoBack"/>
      <w:bookmarkEnd w:id="0"/>
      <w:r w:rsidRPr="00486395">
        <w:rPr>
          <w:color w:val="000000"/>
          <w:sz w:val="28"/>
          <w:szCs w:val="28"/>
        </w:rPr>
        <w:t>7г. № 36/275</w:t>
      </w:r>
      <w:r w:rsidRPr="00486395">
        <w:rPr>
          <w:sz w:val="28"/>
          <w:szCs w:val="28"/>
        </w:rPr>
        <w:t>».</w:t>
      </w:r>
    </w:p>
    <w:p w:rsidR="00F57FE7" w:rsidRPr="00486395" w:rsidRDefault="00F57FE7" w:rsidP="00F57FE7">
      <w:pPr>
        <w:ind w:firstLine="709"/>
        <w:jc w:val="both"/>
        <w:rPr>
          <w:sz w:val="28"/>
          <w:szCs w:val="28"/>
        </w:rPr>
      </w:pPr>
    </w:p>
    <w:p w:rsidR="00F57FE7" w:rsidRPr="00486395" w:rsidRDefault="00F57FE7" w:rsidP="00F57FE7">
      <w:pPr>
        <w:ind w:firstLine="709"/>
        <w:jc w:val="both"/>
        <w:rPr>
          <w:sz w:val="28"/>
          <w:szCs w:val="28"/>
        </w:rPr>
      </w:pPr>
      <w:r w:rsidRPr="00486395">
        <w:rPr>
          <w:b/>
          <w:bCs/>
          <w:sz w:val="28"/>
          <w:szCs w:val="28"/>
        </w:rPr>
        <w:t>Субъект правотворческой инициативы:</w:t>
      </w:r>
      <w:r w:rsidRPr="00486395">
        <w:rPr>
          <w:sz w:val="28"/>
          <w:szCs w:val="28"/>
        </w:rPr>
        <w:t xml:space="preserve"> Мэр города Усть-Илимска. </w:t>
      </w:r>
    </w:p>
    <w:p w:rsidR="00F57FE7" w:rsidRPr="00486395" w:rsidRDefault="00F57FE7" w:rsidP="00F57FE7">
      <w:pPr>
        <w:ind w:firstLine="709"/>
        <w:jc w:val="both"/>
        <w:rPr>
          <w:sz w:val="28"/>
          <w:szCs w:val="28"/>
        </w:rPr>
      </w:pPr>
    </w:p>
    <w:p w:rsidR="00F57FE7" w:rsidRPr="00486395" w:rsidRDefault="00F57FE7" w:rsidP="00F57FE7">
      <w:pPr>
        <w:ind w:firstLine="709"/>
        <w:jc w:val="both"/>
        <w:rPr>
          <w:sz w:val="28"/>
          <w:szCs w:val="28"/>
        </w:rPr>
      </w:pPr>
      <w:r w:rsidRPr="00486395">
        <w:rPr>
          <w:b/>
          <w:bCs/>
          <w:sz w:val="28"/>
          <w:szCs w:val="28"/>
        </w:rPr>
        <w:t>Правовое обоснование принятия проекта правового акта:</w:t>
      </w:r>
      <w:r w:rsidRPr="00486395">
        <w:rPr>
          <w:sz w:val="28"/>
          <w:szCs w:val="28"/>
        </w:rPr>
        <w:t xml:space="preserve"> </w:t>
      </w:r>
    </w:p>
    <w:p w:rsidR="00F57FE7" w:rsidRPr="00486395" w:rsidRDefault="00F57FE7" w:rsidP="00F57FE7">
      <w:pPr>
        <w:ind w:firstLine="709"/>
        <w:jc w:val="both"/>
        <w:rPr>
          <w:color w:val="000000"/>
          <w:sz w:val="28"/>
          <w:szCs w:val="28"/>
        </w:rPr>
      </w:pPr>
      <w:r w:rsidRPr="00486395">
        <w:rPr>
          <w:color w:val="000000"/>
          <w:sz w:val="28"/>
          <w:szCs w:val="28"/>
        </w:rPr>
        <w:t xml:space="preserve">Трудовой кодекс Российской Федерации; </w:t>
      </w:r>
    </w:p>
    <w:p w:rsidR="00F57FE7" w:rsidRPr="00486395" w:rsidRDefault="00F57FE7" w:rsidP="00F57FE7">
      <w:pPr>
        <w:ind w:firstLine="709"/>
        <w:jc w:val="both"/>
        <w:rPr>
          <w:color w:val="000000"/>
          <w:sz w:val="28"/>
          <w:szCs w:val="28"/>
        </w:rPr>
      </w:pPr>
      <w:r w:rsidRPr="00486395">
        <w:rPr>
          <w:color w:val="000000"/>
          <w:sz w:val="28"/>
          <w:szCs w:val="28"/>
        </w:rPr>
        <w:t xml:space="preserve">Федеральный закон от 20.03.2025г. № 33-ФЗ «Об общих принципах организации местного самоуправления в единой системе публичной власти»; </w:t>
      </w:r>
    </w:p>
    <w:p w:rsidR="00F57FE7" w:rsidRPr="00486395" w:rsidRDefault="00F57FE7" w:rsidP="00F57FE7">
      <w:pPr>
        <w:ind w:firstLine="709"/>
        <w:jc w:val="both"/>
        <w:rPr>
          <w:color w:val="000000"/>
          <w:sz w:val="28"/>
          <w:szCs w:val="28"/>
        </w:rPr>
      </w:pPr>
      <w:r w:rsidRPr="00486395">
        <w:rPr>
          <w:color w:val="000000"/>
          <w:sz w:val="28"/>
          <w:szCs w:val="28"/>
        </w:rPr>
        <w:t>Федеральный закон от 02.03.2007г. № 25-ФЗ «О муниципальной службе в Российской Федерации».</w:t>
      </w:r>
    </w:p>
    <w:p w:rsidR="00F57FE7" w:rsidRPr="00486395" w:rsidRDefault="00F57FE7" w:rsidP="00F57FE7">
      <w:pPr>
        <w:ind w:firstLine="709"/>
        <w:jc w:val="both"/>
        <w:rPr>
          <w:sz w:val="28"/>
          <w:szCs w:val="28"/>
        </w:rPr>
      </w:pPr>
      <w:r w:rsidRPr="00486395">
        <w:rPr>
          <w:sz w:val="28"/>
          <w:szCs w:val="28"/>
        </w:rPr>
        <w:t>Предлагаемые изменения обусловлены оптимизацией расходов бюджета города, приведением некоторых норм в соответствие с действующим законодательством.</w:t>
      </w:r>
    </w:p>
    <w:p w:rsidR="00F57FE7" w:rsidRPr="00486395" w:rsidRDefault="00F57FE7" w:rsidP="00F57FE7">
      <w:pPr>
        <w:ind w:firstLine="709"/>
        <w:jc w:val="both"/>
        <w:rPr>
          <w:sz w:val="28"/>
          <w:szCs w:val="28"/>
        </w:rPr>
      </w:pPr>
    </w:p>
    <w:p w:rsidR="00F57FE7" w:rsidRPr="00486395" w:rsidRDefault="00F57FE7" w:rsidP="00F57FE7">
      <w:pPr>
        <w:ind w:firstLine="709"/>
        <w:jc w:val="both"/>
        <w:rPr>
          <w:sz w:val="28"/>
          <w:szCs w:val="28"/>
        </w:rPr>
      </w:pPr>
      <w:r w:rsidRPr="00486395">
        <w:rPr>
          <w:b/>
          <w:bCs/>
          <w:sz w:val="28"/>
          <w:szCs w:val="28"/>
        </w:rPr>
        <w:t>Перечень муниципальных правовых актов, принятия, отмены, изменения или дополнения которых потребует принятие муниципального правового акта:</w:t>
      </w:r>
      <w:r w:rsidRPr="00486395">
        <w:rPr>
          <w:sz w:val="28"/>
          <w:szCs w:val="28"/>
        </w:rPr>
        <w:t xml:space="preserve"> не требуется.</w:t>
      </w:r>
    </w:p>
    <w:p w:rsidR="00F57FE7" w:rsidRPr="00486395" w:rsidRDefault="00F57FE7" w:rsidP="00F57FE7">
      <w:pPr>
        <w:jc w:val="both"/>
        <w:rPr>
          <w:sz w:val="28"/>
          <w:szCs w:val="28"/>
        </w:rPr>
      </w:pPr>
    </w:p>
    <w:p w:rsidR="00F57FE7" w:rsidRPr="00486395" w:rsidRDefault="00F57FE7" w:rsidP="00F57FE7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486395">
        <w:rPr>
          <w:b/>
          <w:bCs/>
          <w:sz w:val="28"/>
          <w:szCs w:val="28"/>
        </w:rPr>
        <w:t>Сведения о наличии (отсутствии) необходимости увеличения (уменьшения) расходов бюджета города:</w:t>
      </w:r>
      <w:r w:rsidRPr="00486395">
        <w:rPr>
          <w:sz w:val="28"/>
          <w:szCs w:val="28"/>
        </w:rPr>
        <w:t xml:space="preserve"> принятие данного муниципального правового акта не потребует дополнительных расходов из бюджета города.</w:t>
      </w:r>
    </w:p>
    <w:p w:rsidR="00F57FE7" w:rsidRPr="00486395" w:rsidRDefault="00F57FE7" w:rsidP="00F57FE7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F57FE7" w:rsidRPr="00486395" w:rsidRDefault="00F57FE7" w:rsidP="00F57FE7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F57FE7" w:rsidRPr="00486395" w:rsidRDefault="00F57FE7" w:rsidP="00F57FE7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F57FE7" w:rsidRPr="00486395" w:rsidRDefault="00F57FE7" w:rsidP="00F57FE7">
      <w:pPr>
        <w:rPr>
          <w:b/>
          <w:sz w:val="28"/>
          <w:szCs w:val="28"/>
        </w:rPr>
      </w:pPr>
      <w:r w:rsidRPr="00486395">
        <w:rPr>
          <w:b/>
          <w:sz w:val="28"/>
          <w:szCs w:val="28"/>
        </w:rPr>
        <w:t>Заместитель мэра города</w:t>
      </w:r>
    </w:p>
    <w:p w:rsidR="00F57FE7" w:rsidRDefault="00F57FE7" w:rsidP="00F57FE7">
      <w:pPr>
        <w:rPr>
          <w:b/>
          <w:bCs/>
        </w:rPr>
      </w:pPr>
      <w:r w:rsidRPr="00486395">
        <w:rPr>
          <w:b/>
          <w:sz w:val="28"/>
          <w:szCs w:val="28"/>
        </w:rPr>
        <w:t>по правовым вопросам                                                                 Е.В. Стариков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71"/>
      </w:tblGrid>
      <w:tr w:rsidR="00F57FE7" w:rsidTr="002D0489">
        <w:tc>
          <w:tcPr>
            <w:tcW w:w="4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FE7" w:rsidRPr="00D7294D" w:rsidRDefault="00F57FE7" w:rsidP="002D0489">
            <w:pPr>
              <w:rPr>
                <w:b/>
                <w:sz w:val="26"/>
                <w:szCs w:val="26"/>
              </w:rPr>
            </w:pPr>
          </w:p>
        </w:tc>
        <w:tc>
          <w:tcPr>
            <w:tcW w:w="46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FE7" w:rsidRPr="00D7294D" w:rsidRDefault="00F57FE7" w:rsidP="002D0489">
            <w:pPr>
              <w:rPr>
                <w:b/>
                <w:sz w:val="26"/>
                <w:szCs w:val="26"/>
              </w:rPr>
            </w:pPr>
          </w:p>
        </w:tc>
      </w:tr>
    </w:tbl>
    <w:p w:rsidR="00F57FE7" w:rsidRDefault="00F57FE7" w:rsidP="00F57FE7"/>
    <w:p w:rsidR="00F57FE7" w:rsidRDefault="00F57FE7" w:rsidP="00714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F57FE7" w:rsidSect="006531B8">
      <w:headerReference w:type="even" r:id="rId7"/>
      <w:headerReference w:type="default" r:id="rId8"/>
      <w:pgSz w:w="11906" w:h="16838" w:code="9"/>
      <w:pgMar w:top="851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39E" w:rsidRDefault="00DA539E">
      <w:r>
        <w:separator/>
      </w:r>
    </w:p>
  </w:endnote>
  <w:endnote w:type="continuationSeparator" w:id="0">
    <w:p w:rsidR="00DA539E" w:rsidRDefault="00DA5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39E" w:rsidRDefault="00DA539E">
      <w:r>
        <w:separator/>
      </w:r>
    </w:p>
  </w:footnote>
  <w:footnote w:type="continuationSeparator" w:id="0">
    <w:p w:rsidR="00DA539E" w:rsidRDefault="00DA5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57" w:rsidRDefault="00096A57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6A57" w:rsidRDefault="00096A5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57" w:rsidRDefault="00096A57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C2716">
      <w:rPr>
        <w:rStyle w:val="a5"/>
        <w:noProof/>
      </w:rPr>
      <w:t>4</w:t>
    </w:r>
    <w:r>
      <w:rPr>
        <w:rStyle w:val="a5"/>
      </w:rPr>
      <w:fldChar w:fldCharType="end"/>
    </w:r>
  </w:p>
  <w:p w:rsidR="00096A57" w:rsidRDefault="00096A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30D"/>
    <w:rsid w:val="0000313A"/>
    <w:rsid w:val="000233E4"/>
    <w:rsid w:val="000376B6"/>
    <w:rsid w:val="0005664E"/>
    <w:rsid w:val="00062718"/>
    <w:rsid w:val="00075F8F"/>
    <w:rsid w:val="000832FC"/>
    <w:rsid w:val="000858CE"/>
    <w:rsid w:val="00086999"/>
    <w:rsid w:val="00096A57"/>
    <w:rsid w:val="000A073A"/>
    <w:rsid w:val="000E57B1"/>
    <w:rsid w:val="000E776A"/>
    <w:rsid w:val="00113623"/>
    <w:rsid w:val="001C7B51"/>
    <w:rsid w:val="001D00F8"/>
    <w:rsid w:val="00230E17"/>
    <w:rsid w:val="002A11E4"/>
    <w:rsid w:val="002A25B5"/>
    <w:rsid w:val="002C1B1A"/>
    <w:rsid w:val="002D61AF"/>
    <w:rsid w:val="002D638F"/>
    <w:rsid w:val="002E54C2"/>
    <w:rsid w:val="00301824"/>
    <w:rsid w:val="00304E21"/>
    <w:rsid w:val="00317D9B"/>
    <w:rsid w:val="0034041B"/>
    <w:rsid w:val="00366AD2"/>
    <w:rsid w:val="003B67BB"/>
    <w:rsid w:val="003E3A89"/>
    <w:rsid w:val="00416FB0"/>
    <w:rsid w:val="004713B9"/>
    <w:rsid w:val="004B6769"/>
    <w:rsid w:val="004C2716"/>
    <w:rsid w:val="004C2E0E"/>
    <w:rsid w:val="004C3F62"/>
    <w:rsid w:val="004C7A24"/>
    <w:rsid w:val="004E11D1"/>
    <w:rsid w:val="004F1C21"/>
    <w:rsid w:val="004F7945"/>
    <w:rsid w:val="00517590"/>
    <w:rsid w:val="005906A2"/>
    <w:rsid w:val="005A3F1D"/>
    <w:rsid w:val="005E6828"/>
    <w:rsid w:val="006314FC"/>
    <w:rsid w:val="006531B8"/>
    <w:rsid w:val="006561E9"/>
    <w:rsid w:val="00665B4E"/>
    <w:rsid w:val="006835B0"/>
    <w:rsid w:val="00685116"/>
    <w:rsid w:val="0068519E"/>
    <w:rsid w:val="006923CC"/>
    <w:rsid w:val="006B30D3"/>
    <w:rsid w:val="006F6562"/>
    <w:rsid w:val="00707A85"/>
    <w:rsid w:val="0071406B"/>
    <w:rsid w:val="00744DBD"/>
    <w:rsid w:val="007854A9"/>
    <w:rsid w:val="00836153"/>
    <w:rsid w:val="0087273A"/>
    <w:rsid w:val="00881141"/>
    <w:rsid w:val="0088609D"/>
    <w:rsid w:val="00892D03"/>
    <w:rsid w:val="008F7842"/>
    <w:rsid w:val="009A75C0"/>
    <w:rsid w:val="00A068A8"/>
    <w:rsid w:val="00A2285C"/>
    <w:rsid w:val="00A95469"/>
    <w:rsid w:val="00AC7D33"/>
    <w:rsid w:val="00AE4BF8"/>
    <w:rsid w:val="00AE6515"/>
    <w:rsid w:val="00AF7757"/>
    <w:rsid w:val="00B269AE"/>
    <w:rsid w:val="00B5130D"/>
    <w:rsid w:val="00B54E2A"/>
    <w:rsid w:val="00B62FD1"/>
    <w:rsid w:val="00B758EB"/>
    <w:rsid w:val="00BF4EBD"/>
    <w:rsid w:val="00C35FD7"/>
    <w:rsid w:val="00C46E85"/>
    <w:rsid w:val="00C50EE6"/>
    <w:rsid w:val="00C65FF0"/>
    <w:rsid w:val="00C66935"/>
    <w:rsid w:val="00C7412C"/>
    <w:rsid w:val="00D06DDD"/>
    <w:rsid w:val="00D07B1D"/>
    <w:rsid w:val="00D407E3"/>
    <w:rsid w:val="00D8165B"/>
    <w:rsid w:val="00DA539E"/>
    <w:rsid w:val="00DB120A"/>
    <w:rsid w:val="00DD7981"/>
    <w:rsid w:val="00E06E21"/>
    <w:rsid w:val="00E20421"/>
    <w:rsid w:val="00E23BEC"/>
    <w:rsid w:val="00E2567B"/>
    <w:rsid w:val="00E437DE"/>
    <w:rsid w:val="00E564DF"/>
    <w:rsid w:val="00E70619"/>
    <w:rsid w:val="00EC238D"/>
    <w:rsid w:val="00EE245D"/>
    <w:rsid w:val="00EF646F"/>
    <w:rsid w:val="00F27F78"/>
    <w:rsid w:val="00F33006"/>
    <w:rsid w:val="00F57FE7"/>
    <w:rsid w:val="00F6026C"/>
    <w:rsid w:val="00F6186F"/>
    <w:rsid w:val="00F67F8F"/>
    <w:rsid w:val="00F8408D"/>
    <w:rsid w:val="00F85880"/>
    <w:rsid w:val="00FB2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&#1043;&#1086;&#1088;&#1086;&#1076;&#1089;&#1082;&#1072;&#1103;%20&#1076;&#1091;&#1084;&#1072;\&#1043;&#1044;6_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ГД6_Решение.dot</Template>
  <TotalTime>1</TotalTime>
  <Pages>4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Скоблова Марина Сергеевна</dc:creator>
  <cp:lastModifiedBy>Городская Дума города Усть-Илимска</cp:lastModifiedBy>
  <cp:revision>3</cp:revision>
  <cp:lastPrinted>2010-01-14T05:36:00Z</cp:lastPrinted>
  <dcterms:created xsi:type="dcterms:W3CDTF">2026-05-19T03:32:00Z</dcterms:created>
  <dcterms:modified xsi:type="dcterms:W3CDTF">2026-05-19T06:45:00Z</dcterms:modified>
</cp:coreProperties>
</file>